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page" w:tblpX="1" w:tblpY="-450"/>
        <w:tblW w:w="20095" w:type="dxa"/>
        <w:tblLook w:val="04A0" w:firstRow="1" w:lastRow="0" w:firstColumn="1" w:lastColumn="0" w:noHBand="0" w:noVBand="1"/>
      </w:tblPr>
      <w:tblGrid>
        <w:gridCol w:w="10740"/>
        <w:gridCol w:w="4819"/>
        <w:gridCol w:w="4536"/>
      </w:tblGrid>
      <w:tr w:rsidR="00E02D55" w:rsidRPr="00DA1999" w14:paraId="5DB7DD3A" w14:textId="77777777" w:rsidTr="00A00E7B">
        <w:trPr>
          <w:trHeight w:val="1554"/>
        </w:trPr>
        <w:tc>
          <w:tcPr>
            <w:tcW w:w="10740" w:type="dxa"/>
            <w:shd w:val="clear" w:color="auto" w:fill="auto"/>
          </w:tcPr>
          <w:p w14:paraId="5DB7DD30" w14:textId="77777777" w:rsidR="00D379A5" w:rsidRPr="00DA1999" w:rsidRDefault="00D379A5" w:rsidP="00DA1999">
            <w:pPr>
              <w:ind w:right="111"/>
              <w:rPr>
                <w:b/>
                <w:lang w:val="uk-UA"/>
              </w:rPr>
            </w:pPr>
          </w:p>
          <w:p w14:paraId="5DB7DD31" w14:textId="77777777" w:rsidR="00D379A5" w:rsidRPr="00DA1999" w:rsidRDefault="00D379A5" w:rsidP="00D379A5">
            <w:pPr>
              <w:rPr>
                <w:lang w:val="uk-UA"/>
              </w:rPr>
            </w:pPr>
          </w:p>
          <w:p w14:paraId="5DB7DD32" w14:textId="77777777" w:rsidR="00D379A5" w:rsidRPr="00DA1999" w:rsidRDefault="00D379A5" w:rsidP="00D379A5">
            <w:pPr>
              <w:rPr>
                <w:lang w:val="uk-UA"/>
              </w:rPr>
            </w:pPr>
          </w:p>
          <w:p w14:paraId="5DB7DD33" w14:textId="77777777" w:rsidR="00D379A5" w:rsidRPr="00DA1999" w:rsidRDefault="00D379A5" w:rsidP="00D379A5">
            <w:pPr>
              <w:rPr>
                <w:lang w:val="uk-UA"/>
              </w:rPr>
            </w:pPr>
          </w:p>
          <w:p w14:paraId="5DB7DD34" w14:textId="77777777" w:rsidR="00D379A5" w:rsidRPr="00DA1999" w:rsidRDefault="00D379A5" w:rsidP="00D379A5">
            <w:pPr>
              <w:rPr>
                <w:lang w:val="uk-UA"/>
              </w:rPr>
            </w:pPr>
          </w:p>
          <w:p w14:paraId="3C45D33F" w14:textId="77777777" w:rsidR="00881822" w:rsidRDefault="00881822" w:rsidP="00D379A5">
            <w:pPr>
              <w:ind w:firstLine="720"/>
              <w:rPr>
                <w:b/>
                <w:i/>
                <w:lang w:val="uk-UA"/>
              </w:rPr>
            </w:pPr>
          </w:p>
          <w:p w14:paraId="5DC5E4FD" w14:textId="77777777" w:rsidR="00881822" w:rsidRDefault="00881822" w:rsidP="00D379A5">
            <w:pPr>
              <w:ind w:firstLine="720"/>
              <w:rPr>
                <w:b/>
                <w:i/>
                <w:lang w:val="uk-UA"/>
              </w:rPr>
            </w:pPr>
          </w:p>
          <w:p w14:paraId="5A424201" w14:textId="77777777" w:rsidR="00881822" w:rsidRDefault="00881822" w:rsidP="00D379A5">
            <w:pPr>
              <w:ind w:firstLine="720"/>
              <w:rPr>
                <w:b/>
                <w:i/>
                <w:lang w:val="uk-UA"/>
              </w:rPr>
            </w:pPr>
          </w:p>
          <w:p w14:paraId="3AEB0571" w14:textId="77777777" w:rsidR="00881822" w:rsidRDefault="00881822" w:rsidP="00D379A5">
            <w:pPr>
              <w:ind w:firstLine="720"/>
              <w:rPr>
                <w:b/>
                <w:i/>
                <w:lang w:val="uk-UA"/>
              </w:rPr>
            </w:pPr>
          </w:p>
          <w:p w14:paraId="653C9B29" w14:textId="4DDA4C44" w:rsidR="00881822" w:rsidRDefault="00881822" w:rsidP="00D379A5">
            <w:pPr>
              <w:ind w:firstLine="720"/>
              <w:rPr>
                <w:b/>
                <w:i/>
                <w:lang w:val="uk-UA"/>
              </w:rPr>
            </w:pPr>
          </w:p>
          <w:p w14:paraId="4B671CF3" w14:textId="20D32DFA" w:rsidR="00881822" w:rsidRDefault="00881822" w:rsidP="00D379A5">
            <w:pPr>
              <w:ind w:firstLine="720"/>
              <w:rPr>
                <w:b/>
                <w:i/>
                <w:lang w:val="uk-UA"/>
              </w:rPr>
            </w:pPr>
          </w:p>
          <w:p w14:paraId="5DB7DD35" w14:textId="381B7C7D" w:rsidR="00E02D55" w:rsidRPr="00DA1999" w:rsidRDefault="00D379A5" w:rsidP="00D379A5">
            <w:pPr>
              <w:ind w:firstLine="720"/>
              <w:rPr>
                <w:b/>
                <w:i/>
                <w:lang w:val="uk-UA"/>
              </w:rPr>
            </w:pPr>
            <w:r w:rsidRPr="00DA1999">
              <w:rPr>
                <w:b/>
                <w:i/>
                <w:lang w:val="uk-UA"/>
              </w:rPr>
              <w:t>ЗРАЗОК</w:t>
            </w:r>
          </w:p>
        </w:tc>
        <w:tc>
          <w:tcPr>
            <w:tcW w:w="4819" w:type="dxa"/>
          </w:tcPr>
          <w:p w14:paraId="0371CC8F" w14:textId="77777777" w:rsidR="002D1F27" w:rsidRDefault="002D1F27" w:rsidP="00DA1999">
            <w:pPr>
              <w:pStyle w:val="ae"/>
              <w:rPr>
                <w:b/>
                <w:lang w:val="uk-UA"/>
              </w:rPr>
            </w:pPr>
          </w:p>
          <w:p w14:paraId="72AC1849" w14:textId="77777777" w:rsidR="002D1F27" w:rsidRDefault="002D1F27" w:rsidP="00DA1999">
            <w:pPr>
              <w:pStyle w:val="ae"/>
              <w:rPr>
                <w:b/>
                <w:lang w:val="uk-UA"/>
              </w:rPr>
            </w:pPr>
          </w:p>
          <w:p w14:paraId="5DB7DD37" w14:textId="77777777" w:rsidR="00DA1999" w:rsidRDefault="00E02D55" w:rsidP="00DA1999">
            <w:pPr>
              <w:pStyle w:val="ae"/>
              <w:rPr>
                <w:b/>
                <w:lang w:val="uk-UA"/>
              </w:rPr>
            </w:pPr>
            <w:r w:rsidRPr="00DA1999">
              <w:rPr>
                <w:b/>
                <w:lang w:val="uk-UA"/>
              </w:rPr>
              <w:t xml:space="preserve">Додаток </w:t>
            </w:r>
            <w:r w:rsidR="00F87C84" w:rsidRPr="00DA1999">
              <w:rPr>
                <w:b/>
                <w:lang w:val="uk-UA"/>
              </w:rPr>
              <w:t>1</w:t>
            </w:r>
            <w:r w:rsidR="00E30A53" w:rsidRPr="00DA1999">
              <w:rPr>
                <w:b/>
                <w:lang w:val="uk-UA"/>
              </w:rPr>
              <w:t>1</w:t>
            </w:r>
          </w:p>
          <w:p w14:paraId="0BA42698" w14:textId="77777777" w:rsidR="00D379A5" w:rsidRDefault="00E02D55" w:rsidP="001901FD">
            <w:pPr>
              <w:pStyle w:val="ae"/>
              <w:rPr>
                <w:lang w:val="uk-UA"/>
              </w:rPr>
            </w:pPr>
            <w:r w:rsidRPr="00DA1999">
              <w:rPr>
                <w:lang w:val="uk-UA"/>
              </w:rPr>
              <w:t xml:space="preserve">до договору </w:t>
            </w:r>
            <w:r w:rsidR="00DF5A27" w:rsidRPr="00DA1999">
              <w:rPr>
                <w:lang w:val="uk-UA"/>
              </w:rPr>
              <w:t>с</w:t>
            </w:r>
            <w:r w:rsidRPr="00DA1999">
              <w:rPr>
                <w:lang w:val="uk-UA"/>
              </w:rPr>
              <w:t>поживача про надан</w:t>
            </w:r>
            <w:r w:rsidR="000B5608" w:rsidRPr="00DA1999">
              <w:rPr>
                <w:lang w:val="uk-UA"/>
              </w:rPr>
              <w:t>ня послуг з розподілу</w:t>
            </w:r>
            <w:r w:rsidR="001901FD">
              <w:rPr>
                <w:lang w:val="uk-UA"/>
              </w:rPr>
              <w:t xml:space="preserve"> </w:t>
            </w:r>
            <w:r w:rsidRPr="00DA1999">
              <w:rPr>
                <w:lang w:val="uk-UA"/>
              </w:rPr>
              <w:t>електричної енергії</w:t>
            </w:r>
          </w:p>
          <w:p w14:paraId="5DB7DD38" w14:textId="696722B6" w:rsidR="00E2334C" w:rsidRPr="00DA1999" w:rsidRDefault="00E2334C" w:rsidP="001901FD">
            <w:pPr>
              <w:pStyle w:val="ae"/>
              <w:rPr>
                <w:lang w:val="uk-UA"/>
              </w:rPr>
            </w:pPr>
            <w:r>
              <w:rPr>
                <w:lang w:val="uk-UA"/>
              </w:rPr>
              <w:t>о/р ____________________</w:t>
            </w:r>
            <w:bookmarkStart w:id="0" w:name="_GoBack"/>
            <w:bookmarkEnd w:id="0"/>
          </w:p>
        </w:tc>
        <w:tc>
          <w:tcPr>
            <w:tcW w:w="4536" w:type="dxa"/>
            <w:shd w:val="clear" w:color="auto" w:fill="auto"/>
          </w:tcPr>
          <w:p w14:paraId="5DB7DD39" w14:textId="1DB68F9C" w:rsidR="00E02D55" w:rsidRPr="00DA1999" w:rsidRDefault="00E02D55" w:rsidP="00A00E7B">
            <w:pPr>
              <w:tabs>
                <w:tab w:val="left" w:pos="4397"/>
              </w:tabs>
              <w:spacing w:before="120"/>
              <w:ind w:right="-108"/>
              <w:rPr>
                <w:lang w:val="uk-UA"/>
              </w:rPr>
            </w:pPr>
          </w:p>
        </w:tc>
      </w:tr>
    </w:tbl>
    <w:p w14:paraId="5DB7DD3C" w14:textId="3641E6F6" w:rsidR="00DA1999" w:rsidRDefault="002D1F27" w:rsidP="00881822">
      <w:pPr>
        <w:pStyle w:val="1"/>
        <w:tabs>
          <w:tab w:val="left" w:pos="3544"/>
        </w:tabs>
        <w:spacing w:before="0" w:after="0"/>
        <w:rPr>
          <w:rFonts w:ascii="Times New Roman" w:hAnsi="Times New Roman" w:cs="Times New Roman"/>
          <w:bCs w:val="0"/>
          <w:kern w:val="0"/>
          <w:sz w:val="24"/>
          <w:szCs w:val="24"/>
          <w:lang w:val="uk-UA"/>
        </w:rPr>
      </w:pPr>
      <w:r>
        <w:rPr>
          <w:rFonts w:ascii="Times New Roman" w:hAnsi="Times New Roman" w:cs="Times New Roman"/>
          <w:bCs w:val="0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CB293D6" wp14:editId="2AAE8003">
                <wp:simplePos x="0" y="0"/>
                <wp:positionH relativeFrom="margin">
                  <wp:align>center</wp:align>
                </wp:positionH>
                <wp:positionV relativeFrom="paragraph">
                  <wp:posOffset>1831975</wp:posOffset>
                </wp:positionV>
                <wp:extent cx="10115550" cy="4638675"/>
                <wp:effectExtent l="0" t="0" r="19050" b="28575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15550" cy="463867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977744" id="Прямоугольник 9" o:spid="_x0000_s1026" style="position:absolute;margin-left:0;margin-top:144.25pt;width:796.5pt;height:365.25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" filled="f" strokecolor="black [3213]" strokeweight="1pt">
                <w10:wrap anchorx="margin"/>
              </v:rect>
            </w:pict>
          </mc:Fallback>
        </mc:AlternateContent>
      </w:r>
    </w:p>
    <w:p w14:paraId="5DB7DD3D" w14:textId="305133ED" w:rsidR="0067722C" w:rsidRPr="00DA1999" w:rsidRDefault="00F87C84" w:rsidP="00293829">
      <w:pPr>
        <w:pStyle w:val="1"/>
        <w:tabs>
          <w:tab w:val="left" w:pos="3544"/>
        </w:tabs>
        <w:spacing w:before="0" w:after="0"/>
        <w:jc w:val="center"/>
        <w:rPr>
          <w:rFonts w:ascii="Times New Roman" w:hAnsi="Times New Roman" w:cs="Times New Roman"/>
          <w:bCs w:val="0"/>
          <w:kern w:val="0"/>
          <w:sz w:val="24"/>
          <w:szCs w:val="24"/>
          <w:lang w:val="uk-UA"/>
        </w:rPr>
      </w:pPr>
      <w:r w:rsidRPr="00DA1999">
        <w:rPr>
          <w:rFonts w:ascii="Times New Roman" w:hAnsi="Times New Roman" w:cs="Times New Roman"/>
          <w:bCs w:val="0"/>
          <w:kern w:val="0"/>
          <w:sz w:val="24"/>
          <w:szCs w:val="24"/>
          <w:lang w:val="uk-UA"/>
        </w:rPr>
        <w:t>Звіт</w:t>
      </w:r>
      <w:r w:rsidR="00E02D55" w:rsidRPr="00DA1999">
        <w:rPr>
          <w:rFonts w:ascii="Times New Roman" w:hAnsi="Times New Roman" w:cs="Times New Roman"/>
          <w:bCs w:val="0"/>
          <w:kern w:val="0"/>
          <w:sz w:val="24"/>
          <w:szCs w:val="24"/>
          <w:lang w:val="uk-UA"/>
        </w:rPr>
        <w:t xml:space="preserve"> про </w:t>
      </w:r>
      <w:r w:rsidRPr="00DA1999">
        <w:rPr>
          <w:rFonts w:ascii="Times New Roman" w:hAnsi="Times New Roman" w:cs="Times New Roman"/>
          <w:bCs w:val="0"/>
          <w:kern w:val="0"/>
          <w:sz w:val="24"/>
          <w:szCs w:val="24"/>
          <w:lang w:val="uk-UA"/>
        </w:rPr>
        <w:t>покази засобів обліку за р</w:t>
      </w:r>
      <w:r w:rsidR="00E02D55" w:rsidRPr="00DA1999">
        <w:rPr>
          <w:rFonts w:ascii="Times New Roman" w:hAnsi="Times New Roman" w:cs="Times New Roman"/>
          <w:bCs w:val="0"/>
          <w:kern w:val="0"/>
          <w:sz w:val="24"/>
          <w:szCs w:val="24"/>
          <w:lang w:val="uk-UA"/>
        </w:rPr>
        <w:t>озрахунков</w:t>
      </w:r>
      <w:r w:rsidRPr="00DA1999">
        <w:rPr>
          <w:rFonts w:ascii="Times New Roman" w:hAnsi="Times New Roman" w:cs="Times New Roman"/>
          <w:bCs w:val="0"/>
          <w:kern w:val="0"/>
          <w:sz w:val="24"/>
          <w:szCs w:val="24"/>
          <w:lang w:val="uk-UA"/>
        </w:rPr>
        <w:t>ий місяць</w:t>
      </w:r>
      <w:r w:rsidR="00A00E7B" w:rsidRPr="00DA1999">
        <w:rPr>
          <w:rFonts w:ascii="Times New Roman" w:hAnsi="Times New Roman" w:cs="Times New Roman"/>
          <w:bCs w:val="0"/>
          <w:kern w:val="0"/>
          <w:sz w:val="24"/>
          <w:szCs w:val="24"/>
          <w:lang w:val="uk-UA"/>
        </w:rPr>
        <w:t xml:space="preserve"> ______________________ 20___р.</w:t>
      </w:r>
    </w:p>
    <w:p w14:paraId="5DB7DD3E" w14:textId="690A78FE" w:rsidR="0067722C" w:rsidRPr="00DA1999" w:rsidRDefault="003465E7" w:rsidP="0067722C">
      <w:pPr>
        <w:pStyle w:val="1"/>
        <w:tabs>
          <w:tab w:val="left" w:pos="3544"/>
        </w:tabs>
        <w:spacing w:before="0" w:after="0"/>
        <w:jc w:val="center"/>
        <w:rPr>
          <w:rFonts w:ascii="Times New Roman" w:hAnsi="Times New Roman" w:cs="Times New Roman"/>
          <w:b w:val="0"/>
          <w:bCs w:val="0"/>
          <w:kern w:val="0"/>
          <w:sz w:val="24"/>
          <w:szCs w:val="20"/>
          <w:lang w:val="uk-UA"/>
        </w:rPr>
      </w:pPr>
      <w:r w:rsidRPr="00DA1999">
        <w:rPr>
          <w:rFonts w:ascii="Times New Roman" w:hAnsi="Times New Roman" w:cs="Times New Roman"/>
          <w:b w:val="0"/>
          <w:bCs w:val="0"/>
          <w:kern w:val="0"/>
          <w:sz w:val="24"/>
          <w:szCs w:val="20"/>
          <w:lang w:val="uk-UA"/>
        </w:rPr>
        <w:t>_________________________________________________________________</w:t>
      </w:r>
    </w:p>
    <w:p w14:paraId="5DB7DD3F" w14:textId="77777777" w:rsidR="00293829" w:rsidRPr="00DA1999" w:rsidRDefault="0067722C" w:rsidP="00CA2953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kern w:val="0"/>
          <w:sz w:val="18"/>
          <w:szCs w:val="24"/>
          <w:lang w:val="uk-UA"/>
        </w:rPr>
      </w:pPr>
      <w:r w:rsidRPr="00DA1999">
        <w:rPr>
          <w:rFonts w:ascii="Times New Roman" w:hAnsi="Times New Roman" w:cs="Times New Roman"/>
          <w:b w:val="0"/>
          <w:bCs w:val="0"/>
          <w:kern w:val="0"/>
          <w:sz w:val="18"/>
          <w:szCs w:val="24"/>
          <w:lang w:val="uk-UA"/>
        </w:rPr>
        <w:t>(</w:t>
      </w:r>
      <w:r w:rsidR="009D0203" w:rsidRPr="00DA1999">
        <w:rPr>
          <w:rFonts w:ascii="Times New Roman" w:hAnsi="Times New Roman" w:cs="Times New Roman"/>
          <w:b w:val="0"/>
          <w:bCs w:val="0"/>
          <w:kern w:val="0"/>
          <w:sz w:val="18"/>
          <w:szCs w:val="24"/>
          <w:lang w:val="uk-UA"/>
        </w:rPr>
        <w:t>скорочене</w:t>
      </w:r>
      <w:r w:rsidR="007D519E" w:rsidRPr="00DA1999">
        <w:rPr>
          <w:rFonts w:ascii="Times New Roman" w:hAnsi="Times New Roman" w:cs="Times New Roman"/>
          <w:b w:val="0"/>
          <w:bCs w:val="0"/>
          <w:kern w:val="0"/>
          <w:sz w:val="18"/>
          <w:szCs w:val="24"/>
          <w:lang w:val="uk-UA"/>
        </w:rPr>
        <w:t xml:space="preserve"> найменування </w:t>
      </w:r>
      <w:r w:rsidRPr="00DA1999">
        <w:rPr>
          <w:rFonts w:ascii="Times New Roman" w:hAnsi="Times New Roman" w:cs="Times New Roman"/>
          <w:b w:val="0"/>
          <w:bCs w:val="0"/>
          <w:kern w:val="0"/>
          <w:sz w:val="18"/>
          <w:szCs w:val="24"/>
          <w:lang w:val="uk-UA"/>
        </w:rPr>
        <w:t>Споживача)</w:t>
      </w:r>
    </w:p>
    <w:p w14:paraId="5DB7DD40" w14:textId="77777777" w:rsidR="003C2049" w:rsidRPr="00DA1999" w:rsidRDefault="003C2049" w:rsidP="003C2049">
      <w:pPr>
        <w:pStyle w:val="ae"/>
        <w:ind w:left="8640" w:firstLine="720"/>
        <w:jc w:val="center"/>
        <w:rPr>
          <w:lang w:val="uk-UA"/>
        </w:rPr>
      </w:pPr>
      <w:r w:rsidRPr="00DA1999">
        <w:rPr>
          <w:lang w:val="uk-UA"/>
        </w:rPr>
        <w:t>Особовий рахунок №_____________________</w:t>
      </w:r>
    </w:p>
    <w:p w14:paraId="5DB7DD41" w14:textId="77777777" w:rsidR="006961AC" w:rsidRPr="00DA1999" w:rsidRDefault="006961AC" w:rsidP="003C2049">
      <w:pPr>
        <w:jc w:val="right"/>
        <w:rPr>
          <w:sz w:val="16"/>
          <w:lang w:val="uk-UA"/>
        </w:rPr>
      </w:pPr>
    </w:p>
    <w:tbl>
      <w:tblPr>
        <w:tblW w:w="155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1"/>
        <w:gridCol w:w="2826"/>
        <w:gridCol w:w="2826"/>
        <w:gridCol w:w="1649"/>
        <w:gridCol w:w="1295"/>
        <w:gridCol w:w="1178"/>
        <w:gridCol w:w="1177"/>
        <w:gridCol w:w="1295"/>
        <w:gridCol w:w="1296"/>
        <w:gridCol w:w="1530"/>
      </w:tblGrid>
      <w:tr w:rsidR="00380EC9" w:rsidRPr="00DA1999" w14:paraId="5DB7DD4E" w14:textId="77777777" w:rsidTr="00EA670A">
        <w:trPr>
          <w:cantSplit/>
          <w:trHeight w:val="670"/>
        </w:trPr>
        <w:tc>
          <w:tcPr>
            <w:tcW w:w="471" w:type="dxa"/>
            <w:vMerge w:val="restart"/>
            <w:vAlign w:val="center"/>
          </w:tcPr>
          <w:p w14:paraId="5DB7DD42" w14:textId="77777777" w:rsidR="00380EC9" w:rsidRPr="00DA1999" w:rsidRDefault="00380EC9" w:rsidP="00E02D55">
            <w:pPr>
              <w:jc w:val="center"/>
              <w:rPr>
                <w:sz w:val="20"/>
                <w:lang w:val="uk-UA"/>
              </w:rPr>
            </w:pPr>
            <w:r w:rsidRPr="00DA1999">
              <w:rPr>
                <w:sz w:val="20"/>
                <w:lang w:val="uk-UA"/>
              </w:rPr>
              <w:t>№ з/р</w:t>
            </w:r>
          </w:p>
        </w:tc>
        <w:tc>
          <w:tcPr>
            <w:tcW w:w="2826" w:type="dxa"/>
            <w:vMerge w:val="restart"/>
          </w:tcPr>
          <w:p w14:paraId="1371F327" w14:textId="77777777" w:rsidR="00380EC9" w:rsidRDefault="00380EC9" w:rsidP="00380EC9">
            <w:pPr>
              <w:jc w:val="center"/>
              <w:rPr>
                <w:sz w:val="19"/>
                <w:szCs w:val="19"/>
                <w:lang w:val="uk-UA"/>
              </w:rPr>
            </w:pPr>
          </w:p>
          <w:p w14:paraId="1589D9EA" w14:textId="77777777" w:rsidR="00380EC9" w:rsidRDefault="00380EC9" w:rsidP="00380EC9">
            <w:pPr>
              <w:jc w:val="center"/>
              <w:rPr>
                <w:sz w:val="19"/>
                <w:szCs w:val="19"/>
                <w:lang w:val="uk-UA"/>
              </w:rPr>
            </w:pPr>
          </w:p>
          <w:p w14:paraId="4647E804" w14:textId="77777777" w:rsidR="00380EC9" w:rsidRDefault="00380EC9" w:rsidP="00380EC9">
            <w:pPr>
              <w:jc w:val="center"/>
              <w:rPr>
                <w:sz w:val="19"/>
                <w:szCs w:val="19"/>
                <w:lang w:val="uk-UA"/>
              </w:rPr>
            </w:pPr>
            <w:r>
              <w:rPr>
                <w:sz w:val="19"/>
                <w:szCs w:val="19"/>
                <w:lang w:val="uk-UA"/>
              </w:rPr>
              <w:t>Найменування об’єкта,</w:t>
            </w:r>
          </w:p>
          <w:p w14:paraId="4804904E" w14:textId="26C94BE9" w:rsidR="00380EC9" w:rsidRPr="00380EC9" w:rsidRDefault="00380EC9" w:rsidP="00380EC9">
            <w:pPr>
              <w:jc w:val="center"/>
              <w:rPr>
                <w:sz w:val="19"/>
                <w:szCs w:val="19"/>
                <w:lang w:val="uk-UA"/>
              </w:rPr>
            </w:pPr>
            <w:r>
              <w:rPr>
                <w:sz w:val="19"/>
                <w:szCs w:val="19"/>
                <w:lang w:val="uk-UA"/>
              </w:rPr>
              <w:t>Точка підключення</w:t>
            </w:r>
          </w:p>
        </w:tc>
        <w:tc>
          <w:tcPr>
            <w:tcW w:w="2826" w:type="dxa"/>
            <w:vMerge w:val="restart"/>
            <w:vAlign w:val="center"/>
          </w:tcPr>
          <w:p w14:paraId="5DB7DD43" w14:textId="5D4F588A" w:rsidR="00380EC9" w:rsidRPr="00DA1999" w:rsidRDefault="00380EC9" w:rsidP="00741ECB">
            <w:pPr>
              <w:jc w:val="center"/>
              <w:rPr>
                <w:sz w:val="19"/>
                <w:szCs w:val="19"/>
                <w:lang w:val="uk-UA"/>
              </w:rPr>
            </w:pPr>
            <w:r w:rsidRPr="00DA1999">
              <w:rPr>
                <w:sz w:val="19"/>
                <w:szCs w:val="19"/>
                <w:lang w:val="uk-UA"/>
              </w:rPr>
              <w:t xml:space="preserve">Енергетичний ідентифікаційний </w:t>
            </w:r>
          </w:p>
          <w:p w14:paraId="5DB7DD44" w14:textId="77777777" w:rsidR="00380EC9" w:rsidRPr="00DA1999" w:rsidRDefault="00380EC9" w:rsidP="00741ECB">
            <w:pPr>
              <w:jc w:val="center"/>
              <w:rPr>
                <w:sz w:val="19"/>
                <w:szCs w:val="19"/>
                <w:lang w:val="uk-UA"/>
              </w:rPr>
            </w:pPr>
            <w:r w:rsidRPr="00DA1999">
              <w:rPr>
                <w:sz w:val="19"/>
                <w:szCs w:val="19"/>
                <w:lang w:val="uk-UA"/>
              </w:rPr>
              <w:t xml:space="preserve">код точки розподілу </w:t>
            </w:r>
          </w:p>
          <w:p w14:paraId="5DB7DD45" w14:textId="77777777" w:rsidR="00380EC9" w:rsidRPr="00DA1999" w:rsidRDefault="00380EC9" w:rsidP="00741ECB">
            <w:pPr>
              <w:jc w:val="center"/>
              <w:rPr>
                <w:sz w:val="19"/>
                <w:szCs w:val="19"/>
                <w:lang w:val="uk-UA"/>
              </w:rPr>
            </w:pPr>
            <w:r w:rsidRPr="00DA1999">
              <w:rPr>
                <w:sz w:val="19"/>
                <w:szCs w:val="19"/>
                <w:lang w:val="uk-UA"/>
              </w:rPr>
              <w:t>(EIC код)</w:t>
            </w:r>
          </w:p>
        </w:tc>
        <w:tc>
          <w:tcPr>
            <w:tcW w:w="2944" w:type="dxa"/>
            <w:gridSpan w:val="2"/>
            <w:vAlign w:val="center"/>
          </w:tcPr>
          <w:p w14:paraId="5DB7DD46" w14:textId="77777777" w:rsidR="00380EC9" w:rsidRPr="00DA1999" w:rsidRDefault="00380EC9" w:rsidP="00D72194">
            <w:pPr>
              <w:ind w:left="113" w:right="113"/>
              <w:jc w:val="center"/>
              <w:rPr>
                <w:sz w:val="19"/>
                <w:szCs w:val="19"/>
                <w:lang w:val="uk-UA"/>
              </w:rPr>
            </w:pPr>
            <w:r w:rsidRPr="00DA1999">
              <w:rPr>
                <w:sz w:val="19"/>
                <w:szCs w:val="19"/>
                <w:lang w:val="uk-UA"/>
              </w:rPr>
              <w:t>Дані про розрахункові засоби обліку електричної енергії</w:t>
            </w:r>
          </w:p>
        </w:tc>
        <w:tc>
          <w:tcPr>
            <w:tcW w:w="2355" w:type="dxa"/>
            <w:gridSpan w:val="2"/>
            <w:vAlign w:val="center"/>
          </w:tcPr>
          <w:p w14:paraId="5DB7DD47" w14:textId="77777777" w:rsidR="00380EC9" w:rsidRPr="00DA1999" w:rsidRDefault="00380EC9" w:rsidP="00D72194">
            <w:pPr>
              <w:ind w:left="113" w:right="113"/>
              <w:jc w:val="center"/>
              <w:rPr>
                <w:sz w:val="19"/>
                <w:szCs w:val="19"/>
                <w:lang w:val="uk-UA"/>
              </w:rPr>
            </w:pPr>
            <w:r w:rsidRPr="00DA1999">
              <w:rPr>
                <w:sz w:val="20"/>
                <w:lang w:val="uk-UA"/>
              </w:rPr>
              <w:t>Покази засобів обліку електричної енергії</w:t>
            </w:r>
          </w:p>
        </w:tc>
        <w:tc>
          <w:tcPr>
            <w:tcW w:w="1295" w:type="dxa"/>
            <w:vMerge w:val="restart"/>
            <w:vAlign w:val="center"/>
          </w:tcPr>
          <w:p w14:paraId="5DB7DD48" w14:textId="77777777" w:rsidR="00380EC9" w:rsidRPr="00DA1999" w:rsidRDefault="00380EC9" w:rsidP="00F87C84">
            <w:pPr>
              <w:jc w:val="center"/>
              <w:rPr>
                <w:sz w:val="19"/>
                <w:szCs w:val="19"/>
                <w:lang w:val="uk-UA"/>
              </w:rPr>
            </w:pPr>
            <w:r w:rsidRPr="00DA1999">
              <w:rPr>
                <w:sz w:val="18"/>
                <w:szCs w:val="18"/>
                <w:lang w:val="uk-UA"/>
              </w:rPr>
              <w:t>Різниця</w:t>
            </w:r>
          </w:p>
        </w:tc>
        <w:tc>
          <w:tcPr>
            <w:tcW w:w="1296" w:type="dxa"/>
            <w:vMerge w:val="restart"/>
            <w:vAlign w:val="center"/>
          </w:tcPr>
          <w:p w14:paraId="5DB7DD49" w14:textId="77777777" w:rsidR="00380EC9" w:rsidRPr="00DA1999" w:rsidRDefault="00380EC9" w:rsidP="00F87C84">
            <w:pPr>
              <w:ind w:right="111"/>
              <w:jc w:val="center"/>
              <w:rPr>
                <w:sz w:val="18"/>
                <w:szCs w:val="18"/>
                <w:lang w:val="uk-UA"/>
              </w:rPr>
            </w:pPr>
            <w:r w:rsidRPr="00DA1999">
              <w:rPr>
                <w:sz w:val="18"/>
                <w:szCs w:val="18"/>
                <w:lang w:val="uk-UA"/>
              </w:rPr>
              <w:t>Коефіцієнт</w:t>
            </w:r>
          </w:p>
          <w:p w14:paraId="5DB7DD4A" w14:textId="77777777" w:rsidR="00380EC9" w:rsidRPr="00DA1999" w:rsidRDefault="00380EC9" w:rsidP="00F87C84">
            <w:pPr>
              <w:jc w:val="center"/>
              <w:rPr>
                <w:sz w:val="19"/>
                <w:szCs w:val="19"/>
                <w:lang w:val="uk-UA"/>
              </w:rPr>
            </w:pPr>
            <w:r w:rsidRPr="00DA1999">
              <w:rPr>
                <w:sz w:val="18"/>
                <w:szCs w:val="18"/>
                <w:lang w:val="uk-UA"/>
              </w:rPr>
              <w:t>обліку</w:t>
            </w:r>
          </w:p>
        </w:tc>
        <w:tc>
          <w:tcPr>
            <w:tcW w:w="1530" w:type="dxa"/>
            <w:vMerge w:val="restart"/>
            <w:vAlign w:val="center"/>
          </w:tcPr>
          <w:p w14:paraId="5DB7DD4B" w14:textId="77777777" w:rsidR="00380EC9" w:rsidRPr="00DA1999" w:rsidRDefault="00380EC9" w:rsidP="00F87C84">
            <w:pPr>
              <w:tabs>
                <w:tab w:val="left" w:pos="1225"/>
              </w:tabs>
              <w:ind w:right="111"/>
              <w:jc w:val="center"/>
              <w:rPr>
                <w:sz w:val="18"/>
                <w:szCs w:val="18"/>
                <w:lang w:val="uk-UA"/>
              </w:rPr>
            </w:pPr>
            <w:r w:rsidRPr="00DA1999">
              <w:rPr>
                <w:sz w:val="18"/>
                <w:szCs w:val="18"/>
                <w:lang w:val="uk-UA"/>
              </w:rPr>
              <w:t xml:space="preserve">Спожито </w:t>
            </w:r>
          </w:p>
          <w:p w14:paraId="5DB7DD4C" w14:textId="77777777" w:rsidR="00380EC9" w:rsidRPr="00DA1999" w:rsidRDefault="00380EC9" w:rsidP="00F87C84">
            <w:pPr>
              <w:tabs>
                <w:tab w:val="left" w:pos="1225"/>
              </w:tabs>
              <w:ind w:right="111"/>
              <w:jc w:val="center"/>
              <w:rPr>
                <w:sz w:val="18"/>
                <w:szCs w:val="18"/>
                <w:lang w:val="uk-UA"/>
              </w:rPr>
            </w:pPr>
            <w:r w:rsidRPr="00DA1999">
              <w:rPr>
                <w:sz w:val="18"/>
                <w:szCs w:val="18"/>
                <w:lang w:val="uk-UA"/>
              </w:rPr>
              <w:t>(за показами засобів обліку),</w:t>
            </w:r>
          </w:p>
          <w:p w14:paraId="5DB7DD4D" w14:textId="77777777" w:rsidR="00380EC9" w:rsidRPr="00DA1999" w:rsidRDefault="00380EC9" w:rsidP="00F87C84">
            <w:pPr>
              <w:jc w:val="center"/>
              <w:rPr>
                <w:sz w:val="19"/>
                <w:szCs w:val="19"/>
                <w:lang w:val="uk-UA"/>
              </w:rPr>
            </w:pPr>
            <w:r w:rsidRPr="00DA1999">
              <w:rPr>
                <w:sz w:val="18"/>
                <w:szCs w:val="18"/>
                <w:lang w:val="uk-UA"/>
              </w:rPr>
              <w:t>кВтг (кВАрг)</w:t>
            </w:r>
          </w:p>
        </w:tc>
      </w:tr>
      <w:tr w:rsidR="00380EC9" w:rsidRPr="00DA1999" w14:paraId="5DB7DD58" w14:textId="77777777" w:rsidTr="00EA670A">
        <w:trPr>
          <w:cantSplit/>
          <w:trHeight w:val="604"/>
        </w:trPr>
        <w:tc>
          <w:tcPr>
            <w:tcW w:w="471" w:type="dxa"/>
            <w:vMerge/>
            <w:textDirection w:val="btLr"/>
          </w:tcPr>
          <w:p w14:paraId="5DB7DD4F" w14:textId="77777777" w:rsidR="00380EC9" w:rsidRPr="00DA1999" w:rsidRDefault="00380EC9" w:rsidP="00F87C84">
            <w:pPr>
              <w:jc w:val="both"/>
              <w:rPr>
                <w:sz w:val="19"/>
                <w:szCs w:val="19"/>
                <w:lang w:val="uk-UA"/>
              </w:rPr>
            </w:pPr>
          </w:p>
        </w:tc>
        <w:tc>
          <w:tcPr>
            <w:tcW w:w="2826" w:type="dxa"/>
            <w:vMerge/>
          </w:tcPr>
          <w:p w14:paraId="7395088A" w14:textId="77777777" w:rsidR="00380EC9" w:rsidRPr="00DA1999" w:rsidRDefault="00380EC9" w:rsidP="00F87C84">
            <w:pPr>
              <w:jc w:val="center"/>
              <w:rPr>
                <w:sz w:val="19"/>
                <w:szCs w:val="19"/>
                <w:lang w:val="uk-UA"/>
              </w:rPr>
            </w:pPr>
          </w:p>
        </w:tc>
        <w:tc>
          <w:tcPr>
            <w:tcW w:w="2826" w:type="dxa"/>
            <w:vMerge/>
          </w:tcPr>
          <w:p w14:paraId="5DB7DD50" w14:textId="7220E8EF" w:rsidR="00380EC9" w:rsidRPr="00DA1999" w:rsidRDefault="00380EC9" w:rsidP="00F87C84">
            <w:pPr>
              <w:jc w:val="center"/>
              <w:rPr>
                <w:sz w:val="19"/>
                <w:szCs w:val="19"/>
                <w:lang w:val="uk-UA"/>
              </w:rPr>
            </w:pPr>
          </w:p>
        </w:tc>
        <w:tc>
          <w:tcPr>
            <w:tcW w:w="1649" w:type="dxa"/>
            <w:vAlign w:val="center"/>
          </w:tcPr>
          <w:p w14:paraId="5DB7DD51" w14:textId="77777777" w:rsidR="00380EC9" w:rsidRPr="00DA1999" w:rsidRDefault="00380EC9" w:rsidP="008B3C1B">
            <w:pPr>
              <w:jc w:val="center"/>
              <w:rPr>
                <w:sz w:val="19"/>
                <w:szCs w:val="19"/>
                <w:lang w:val="uk-UA"/>
              </w:rPr>
            </w:pPr>
            <w:r w:rsidRPr="00DA1999">
              <w:rPr>
                <w:sz w:val="19"/>
                <w:szCs w:val="19"/>
                <w:lang w:val="uk-UA"/>
              </w:rPr>
              <w:t>№ засобу обліку</w:t>
            </w:r>
          </w:p>
        </w:tc>
        <w:tc>
          <w:tcPr>
            <w:tcW w:w="1295" w:type="dxa"/>
            <w:vAlign w:val="center"/>
          </w:tcPr>
          <w:p w14:paraId="5DB7DD52" w14:textId="77777777" w:rsidR="00380EC9" w:rsidRPr="00DA1999" w:rsidRDefault="00380EC9" w:rsidP="008B3C1B">
            <w:pPr>
              <w:jc w:val="center"/>
              <w:rPr>
                <w:sz w:val="19"/>
                <w:szCs w:val="19"/>
                <w:lang w:val="uk-UA"/>
              </w:rPr>
            </w:pPr>
            <w:r w:rsidRPr="00DA1999">
              <w:rPr>
                <w:sz w:val="19"/>
                <w:szCs w:val="19"/>
                <w:lang w:val="uk-UA"/>
              </w:rPr>
              <w:t>Тип засобу обліку</w:t>
            </w:r>
          </w:p>
        </w:tc>
        <w:tc>
          <w:tcPr>
            <w:tcW w:w="1178" w:type="dxa"/>
            <w:vAlign w:val="center"/>
          </w:tcPr>
          <w:p w14:paraId="5DB7DD53" w14:textId="77777777" w:rsidR="00380EC9" w:rsidRPr="00DA1999" w:rsidRDefault="00380EC9" w:rsidP="00F87C84">
            <w:pPr>
              <w:spacing w:before="120" w:after="120"/>
              <w:ind w:right="111"/>
              <w:jc w:val="center"/>
              <w:rPr>
                <w:sz w:val="20"/>
                <w:lang w:val="uk-UA"/>
              </w:rPr>
            </w:pPr>
            <w:r w:rsidRPr="00DA1999">
              <w:rPr>
                <w:sz w:val="20"/>
                <w:lang w:val="uk-UA"/>
              </w:rPr>
              <w:t>Попередні</w:t>
            </w:r>
          </w:p>
        </w:tc>
        <w:tc>
          <w:tcPr>
            <w:tcW w:w="1177" w:type="dxa"/>
            <w:vAlign w:val="center"/>
          </w:tcPr>
          <w:p w14:paraId="5DB7DD54" w14:textId="77777777" w:rsidR="00380EC9" w:rsidRPr="00DA1999" w:rsidRDefault="00380EC9" w:rsidP="00F87C84">
            <w:pPr>
              <w:tabs>
                <w:tab w:val="left" w:pos="1406"/>
              </w:tabs>
              <w:spacing w:before="120" w:after="120"/>
              <w:ind w:right="111"/>
              <w:jc w:val="center"/>
              <w:rPr>
                <w:sz w:val="20"/>
                <w:lang w:val="uk-UA"/>
              </w:rPr>
            </w:pPr>
            <w:r w:rsidRPr="00DA1999">
              <w:rPr>
                <w:sz w:val="20"/>
                <w:lang w:val="uk-UA"/>
              </w:rPr>
              <w:t>Поточні</w:t>
            </w:r>
          </w:p>
        </w:tc>
        <w:tc>
          <w:tcPr>
            <w:tcW w:w="1295" w:type="dxa"/>
            <w:vMerge/>
            <w:vAlign w:val="center"/>
          </w:tcPr>
          <w:p w14:paraId="5DB7DD55" w14:textId="77777777" w:rsidR="00380EC9" w:rsidRPr="00DA1999" w:rsidRDefault="00380EC9" w:rsidP="00F87C84">
            <w:pPr>
              <w:jc w:val="center"/>
              <w:rPr>
                <w:sz w:val="19"/>
                <w:szCs w:val="19"/>
                <w:lang w:val="uk-UA"/>
              </w:rPr>
            </w:pPr>
          </w:p>
        </w:tc>
        <w:tc>
          <w:tcPr>
            <w:tcW w:w="1296" w:type="dxa"/>
            <w:vMerge/>
          </w:tcPr>
          <w:p w14:paraId="5DB7DD56" w14:textId="77777777" w:rsidR="00380EC9" w:rsidRPr="00DA1999" w:rsidRDefault="00380EC9" w:rsidP="00F87C84">
            <w:pPr>
              <w:jc w:val="center"/>
              <w:rPr>
                <w:sz w:val="19"/>
                <w:szCs w:val="19"/>
                <w:lang w:val="uk-UA"/>
              </w:rPr>
            </w:pPr>
          </w:p>
        </w:tc>
        <w:tc>
          <w:tcPr>
            <w:tcW w:w="1530" w:type="dxa"/>
            <w:vMerge/>
          </w:tcPr>
          <w:p w14:paraId="5DB7DD57" w14:textId="77777777" w:rsidR="00380EC9" w:rsidRPr="00DA1999" w:rsidRDefault="00380EC9" w:rsidP="00F87C84">
            <w:pPr>
              <w:jc w:val="center"/>
              <w:rPr>
                <w:sz w:val="19"/>
                <w:szCs w:val="19"/>
                <w:lang w:val="uk-UA"/>
              </w:rPr>
            </w:pPr>
          </w:p>
        </w:tc>
      </w:tr>
      <w:tr w:rsidR="00380EC9" w:rsidRPr="00DA1999" w14:paraId="5DB7DD62" w14:textId="77777777" w:rsidTr="00490225">
        <w:trPr>
          <w:trHeight w:val="241"/>
        </w:trPr>
        <w:tc>
          <w:tcPr>
            <w:tcW w:w="471" w:type="dxa"/>
          </w:tcPr>
          <w:p w14:paraId="5DB7DD59" w14:textId="26F04815" w:rsidR="00380EC9" w:rsidRPr="00DA1999" w:rsidRDefault="00380EC9" w:rsidP="00E02D55">
            <w:pPr>
              <w:jc w:val="center"/>
              <w:rPr>
                <w:sz w:val="20"/>
                <w:lang w:val="uk-UA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B0A22F8" wp14:editId="3E83CD11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86360</wp:posOffset>
                      </wp:positionV>
                      <wp:extent cx="8439150" cy="914400"/>
                      <wp:effectExtent l="0" t="0" r="19050" b="19050"/>
                      <wp:wrapNone/>
                      <wp:docPr id="3" name="Прямая соединительная линия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8439150" cy="9144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FBE291E" id="Прямая соединительная линия 3" o:spid="_x0000_s1026" style="position:absolute;flip:x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1pt,6.8pt" to="677.6pt,7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" strokecolor="black [3213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4B5CF5D" wp14:editId="61B6D7DB">
                      <wp:simplePos x="0" y="0"/>
                      <wp:positionH relativeFrom="column">
                        <wp:posOffset>156844</wp:posOffset>
                      </wp:positionH>
                      <wp:positionV relativeFrom="paragraph">
                        <wp:posOffset>76835</wp:posOffset>
                      </wp:positionV>
                      <wp:extent cx="8429625" cy="9525"/>
                      <wp:effectExtent l="0" t="0" r="28575" b="28575"/>
                      <wp:wrapNone/>
                      <wp:docPr id="2" name="Прямая соединительная линия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429625" cy="952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A751557" id="Прямая соединительная линия 2" o:spid="_x0000_s1026" style="position:absolute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.35pt,6.05pt" to="676.1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2826" w:type="dxa"/>
          </w:tcPr>
          <w:p w14:paraId="34183E5F" w14:textId="77777777" w:rsidR="00380EC9" w:rsidRPr="00DA1999" w:rsidRDefault="00380EC9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2826" w:type="dxa"/>
          </w:tcPr>
          <w:p w14:paraId="5DB7DD5A" w14:textId="37758FBE" w:rsidR="00380EC9" w:rsidRPr="00DA1999" w:rsidRDefault="00380EC9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649" w:type="dxa"/>
          </w:tcPr>
          <w:p w14:paraId="5DB7DD5B" w14:textId="77777777" w:rsidR="00380EC9" w:rsidRPr="00DA1999" w:rsidRDefault="00380EC9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295" w:type="dxa"/>
          </w:tcPr>
          <w:p w14:paraId="5DB7DD5C" w14:textId="77777777" w:rsidR="00380EC9" w:rsidRPr="00DA1999" w:rsidRDefault="00380EC9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178" w:type="dxa"/>
          </w:tcPr>
          <w:p w14:paraId="5DB7DD5D" w14:textId="77777777" w:rsidR="00380EC9" w:rsidRPr="00DA1999" w:rsidRDefault="00380EC9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177" w:type="dxa"/>
          </w:tcPr>
          <w:p w14:paraId="5DB7DD5E" w14:textId="77777777" w:rsidR="00380EC9" w:rsidRPr="00DA1999" w:rsidRDefault="00380EC9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295" w:type="dxa"/>
          </w:tcPr>
          <w:p w14:paraId="5DB7DD5F" w14:textId="77777777" w:rsidR="00380EC9" w:rsidRPr="00DA1999" w:rsidRDefault="00380EC9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296" w:type="dxa"/>
          </w:tcPr>
          <w:p w14:paraId="5DB7DD60" w14:textId="77777777" w:rsidR="00380EC9" w:rsidRPr="00DA1999" w:rsidRDefault="00380EC9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530" w:type="dxa"/>
          </w:tcPr>
          <w:p w14:paraId="5DB7DD61" w14:textId="77777777" w:rsidR="00380EC9" w:rsidRPr="00DA1999" w:rsidRDefault="00380EC9" w:rsidP="00E02D55">
            <w:pPr>
              <w:jc w:val="both"/>
              <w:rPr>
                <w:sz w:val="20"/>
                <w:lang w:val="uk-UA"/>
              </w:rPr>
            </w:pPr>
          </w:p>
        </w:tc>
      </w:tr>
      <w:tr w:rsidR="00380EC9" w:rsidRPr="00DA1999" w14:paraId="5DB7DD6C" w14:textId="77777777" w:rsidTr="00490225">
        <w:trPr>
          <w:trHeight w:val="241"/>
        </w:trPr>
        <w:tc>
          <w:tcPr>
            <w:tcW w:w="471" w:type="dxa"/>
          </w:tcPr>
          <w:p w14:paraId="5DB7DD63" w14:textId="77777777" w:rsidR="00380EC9" w:rsidRPr="00DA1999" w:rsidRDefault="00380EC9" w:rsidP="00E02D5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2826" w:type="dxa"/>
          </w:tcPr>
          <w:p w14:paraId="05D93355" w14:textId="77777777" w:rsidR="00380EC9" w:rsidRPr="00DA1999" w:rsidRDefault="00380EC9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2826" w:type="dxa"/>
          </w:tcPr>
          <w:p w14:paraId="5DB7DD64" w14:textId="211D8DE4" w:rsidR="00380EC9" w:rsidRPr="00DA1999" w:rsidRDefault="00380EC9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649" w:type="dxa"/>
          </w:tcPr>
          <w:p w14:paraId="5DB7DD65" w14:textId="77777777" w:rsidR="00380EC9" w:rsidRPr="00DA1999" w:rsidRDefault="00380EC9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295" w:type="dxa"/>
          </w:tcPr>
          <w:p w14:paraId="5DB7DD66" w14:textId="77777777" w:rsidR="00380EC9" w:rsidRPr="00DA1999" w:rsidRDefault="00380EC9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178" w:type="dxa"/>
          </w:tcPr>
          <w:p w14:paraId="5DB7DD67" w14:textId="77777777" w:rsidR="00380EC9" w:rsidRPr="00DA1999" w:rsidRDefault="00380EC9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177" w:type="dxa"/>
          </w:tcPr>
          <w:p w14:paraId="5DB7DD68" w14:textId="77777777" w:rsidR="00380EC9" w:rsidRPr="00DA1999" w:rsidRDefault="00380EC9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295" w:type="dxa"/>
          </w:tcPr>
          <w:p w14:paraId="5DB7DD69" w14:textId="77777777" w:rsidR="00380EC9" w:rsidRPr="00DA1999" w:rsidRDefault="00380EC9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296" w:type="dxa"/>
          </w:tcPr>
          <w:p w14:paraId="5DB7DD6A" w14:textId="77777777" w:rsidR="00380EC9" w:rsidRPr="00DA1999" w:rsidRDefault="00380EC9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530" w:type="dxa"/>
          </w:tcPr>
          <w:p w14:paraId="5DB7DD6B" w14:textId="77777777" w:rsidR="00380EC9" w:rsidRPr="00DA1999" w:rsidRDefault="00380EC9" w:rsidP="00E02D55">
            <w:pPr>
              <w:jc w:val="both"/>
              <w:rPr>
                <w:sz w:val="20"/>
                <w:lang w:val="uk-UA"/>
              </w:rPr>
            </w:pPr>
          </w:p>
        </w:tc>
      </w:tr>
      <w:tr w:rsidR="00380EC9" w:rsidRPr="00DA1999" w14:paraId="5DB7DD76" w14:textId="77777777" w:rsidTr="00490225">
        <w:trPr>
          <w:trHeight w:val="241"/>
        </w:trPr>
        <w:tc>
          <w:tcPr>
            <w:tcW w:w="471" w:type="dxa"/>
          </w:tcPr>
          <w:p w14:paraId="5DB7DD6D" w14:textId="77777777" w:rsidR="00380EC9" w:rsidRPr="00DA1999" w:rsidRDefault="00380EC9" w:rsidP="00E02D5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2826" w:type="dxa"/>
          </w:tcPr>
          <w:p w14:paraId="378D223A" w14:textId="77777777" w:rsidR="00380EC9" w:rsidRPr="00DA1999" w:rsidRDefault="00380EC9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2826" w:type="dxa"/>
          </w:tcPr>
          <w:p w14:paraId="5DB7DD6E" w14:textId="7892ECA3" w:rsidR="00380EC9" w:rsidRPr="00DA1999" w:rsidRDefault="00380EC9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649" w:type="dxa"/>
          </w:tcPr>
          <w:p w14:paraId="5DB7DD6F" w14:textId="7190C7BF" w:rsidR="00380EC9" w:rsidRPr="00DA1999" w:rsidRDefault="00380EC9" w:rsidP="00E02D55">
            <w:pPr>
              <w:jc w:val="both"/>
              <w:rPr>
                <w:sz w:val="20"/>
                <w:lang w:val="uk-UA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A4BE80A" wp14:editId="20EDE6AA">
                      <wp:simplePos x="0" y="0"/>
                      <wp:positionH relativeFrom="column">
                        <wp:posOffset>36830</wp:posOffset>
                      </wp:positionH>
                      <wp:positionV relativeFrom="paragraph">
                        <wp:posOffset>95885</wp:posOffset>
                      </wp:positionV>
                      <wp:extent cx="4076700" cy="323850"/>
                      <wp:effectExtent l="0" t="0" r="19050" b="19050"/>
                      <wp:wrapNone/>
                      <wp:docPr id="5" name="Прямая соединительная линия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76700" cy="32385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76C8AE0" id="Прямая соединительная линия 5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9pt,7.55pt" to="323.9pt,3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95" w:type="dxa"/>
          </w:tcPr>
          <w:p w14:paraId="5DB7DD70" w14:textId="77777777" w:rsidR="00380EC9" w:rsidRPr="00DA1999" w:rsidRDefault="00380EC9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178" w:type="dxa"/>
          </w:tcPr>
          <w:p w14:paraId="5DB7DD71" w14:textId="77777777" w:rsidR="00380EC9" w:rsidRPr="00DA1999" w:rsidRDefault="00380EC9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177" w:type="dxa"/>
          </w:tcPr>
          <w:p w14:paraId="5DB7DD72" w14:textId="77777777" w:rsidR="00380EC9" w:rsidRPr="00DA1999" w:rsidRDefault="00380EC9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295" w:type="dxa"/>
          </w:tcPr>
          <w:p w14:paraId="5DB7DD73" w14:textId="77777777" w:rsidR="00380EC9" w:rsidRPr="00DA1999" w:rsidRDefault="00380EC9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296" w:type="dxa"/>
          </w:tcPr>
          <w:p w14:paraId="5DB7DD74" w14:textId="77777777" w:rsidR="00380EC9" w:rsidRPr="00DA1999" w:rsidRDefault="00380EC9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530" w:type="dxa"/>
          </w:tcPr>
          <w:p w14:paraId="5DB7DD75" w14:textId="77777777" w:rsidR="00380EC9" w:rsidRPr="00DA1999" w:rsidRDefault="00380EC9" w:rsidP="00E02D55">
            <w:pPr>
              <w:jc w:val="both"/>
              <w:rPr>
                <w:sz w:val="20"/>
                <w:lang w:val="uk-UA"/>
              </w:rPr>
            </w:pPr>
          </w:p>
        </w:tc>
      </w:tr>
      <w:tr w:rsidR="00380EC9" w:rsidRPr="00DA1999" w14:paraId="5DB7DD80" w14:textId="77777777" w:rsidTr="00490225">
        <w:trPr>
          <w:trHeight w:val="227"/>
        </w:trPr>
        <w:tc>
          <w:tcPr>
            <w:tcW w:w="471" w:type="dxa"/>
          </w:tcPr>
          <w:p w14:paraId="5DB7DD77" w14:textId="77777777" w:rsidR="00380EC9" w:rsidRPr="00DA1999" w:rsidRDefault="00380EC9" w:rsidP="00E02D5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2826" w:type="dxa"/>
          </w:tcPr>
          <w:p w14:paraId="4EAE3B41" w14:textId="77777777" w:rsidR="00380EC9" w:rsidRPr="00DA1999" w:rsidRDefault="00380EC9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2826" w:type="dxa"/>
          </w:tcPr>
          <w:p w14:paraId="5DB7DD78" w14:textId="3C66CC09" w:rsidR="00380EC9" w:rsidRPr="00DA1999" w:rsidRDefault="00380EC9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649" w:type="dxa"/>
          </w:tcPr>
          <w:p w14:paraId="5DB7DD79" w14:textId="77777777" w:rsidR="00380EC9" w:rsidRPr="00DA1999" w:rsidRDefault="00380EC9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295" w:type="dxa"/>
          </w:tcPr>
          <w:p w14:paraId="5DB7DD7A" w14:textId="77777777" w:rsidR="00380EC9" w:rsidRPr="00DA1999" w:rsidRDefault="00380EC9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178" w:type="dxa"/>
          </w:tcPr>
          <w:p w14:paraId="5DB7DD7B" w14:textId="77777777" w:rsidR="00380EC9" w:rsidRPr="00DA1999" w:rsidRDefault="00380EC9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177" w:type="dxa"/>
          </w:tcPr>
          <w:p w14:paraId="5DB7DD7C" w14:textId="77777777" w:rsidR="00380EC9" w:rsidRPr="00DA1999" w:rsidRDefault="00380EC9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295" w:type="dxa"/>
          </w:tcPr>
          <w:p w14:paraId="5DB7DD7D" w14:textId="77777777" w:rsidR="00380EC9" w:rsidRPr="00DA1999" w:rsidRDefault="00380EC9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296" w:type="dxa"/>
          </w:tcPr>
          <w:p w14:paraId="5DB7DD7E" w14:textId="77777777" w:rsidR="00380EC9" w:rsidRPr="00DA1999" w:rsidRDefault="00380EC9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530" w:type="dxa"/>
          </w:tcPr>
          <w:p w14:paraId="5DB7DD7F" w14:textId="77777777" w:rsidR="00380EC9" w:rsidRPr="00DA1999" w:rsidRDefault="00380EC9" w:rsidP="00E02D55">
            <w:pPr>
              <w:jc w:val="both"/>
              <w:rPr>
                <w:sz w:val="20"/>
                <w:lang w:val="uk-UA"/>
              </w:rPr>
            </w:pPr>
          </w:p>
        </w:tc>
      </w:tr>
      <w:tr w:rsidR="00380EC9" w:rsidRPr="00DA1999" w14:paraId="5DB7DD8A" w14:textId="77777777" w:rsidTr="00490225">
        <w:trPr>
          <w:trHeight w:val="241"/>
        </w:trPr>
        <w:tc>
          <w:tcPr>
            <w:tcW w:w="471" w:type="dxa"/>
          </w:tcPr>
          <w:p w14:paraId="5DB7DD81" w14:textId="77777777" w:rsidR="00380EC9" w:rsidRPr="00DA1999" w:rsidRDefault="00380EC9" w:rsidP="00E02D5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2826" w:type="dxa"/>
          </w:tcPr>
          <w:p w14:paraId="3818B8D5" w14:textId="77777777" w:rsidR="00380EC9" w:rsidRPr="00DA1999" w:rsidRDefault="00380EC9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2826" w:type="dxa"/>
          </w:tcPr>
          <w:p w14:paraId="5DB7DD82" w14:textId="0D23F91E" w:rsidR="00380EC9" w:rsidRPr="00DA1999" w:rsidRDefault="00380EC9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649" w:type="dxa"/>
          </w:tcPr>
          <w:p w14:paraId="5DB7DD83" w14:textId="77777777" w:rsidR="00380EC9" w:rsidRPr="00DA1999" w:rsidRDefault="00380EC9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295" w:type="dxa"/>
          </w:tcPr>
          <w:p w14:paraId="5DB7DD84" w14:textId="77777777" w:rsidR="00380EC9" w:rsidRPr="00DA1999" w:rsidRDefault="00380EC9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178" w:type="dxa"/>
          </w:tcPr>
          <w:p w14:paraId="5DB7DD85" w14:textId="77777777" w:rsidR="00380EC9" w:rsidRPr="00DA1999" w:rsidRDefault="00380EC9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177" w:type="dxa"/>
          </w:tcPr>
          <w:p w14:paraId="5DB7DD86" w14:textId="77777777" w:rsidR="00380EC9" w:rsidRPr="00DA1999" w:rsidRDefault="00380EC9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295" w:type="dxa"/>
          </w:tcPr>
          <w:p w14:paraId="5DB7DD87" w14:textId="77777777" w:rsidR="00380EC9" w:rsidRPr="00DA1999" w:rsidRDefault="00380EC9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296" w:type="dxa"/>
          </w:tcPr>
          <w:p w14:paraId="5DB7DD88" w14:textId="77777777" w:rsidR="00380EC9" w:rsidRPr="00DA1999" w:rsidRDefault="00380EC9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530" w:type="dxa"/>
          </w:tcPr>
          <w:p w14:paraId="5DB7DD89" w14:textId="77777777" w:rsidR="00380EC9" w:rsidRPr="00DA1999" w:rsidRDefault="00380EC9" w:rsidP="00E02D55">
            <w:pPr>
              <w:jc w:val="both"/>
              <w:rPr>
                <w:sz w:val="20"/>
                <w:lang w:val="uk-UA"/>
              </w:rPr>
            </w:pPr>
          </w:p>
        </w:tc>
      </w:tr>
      <w:tr w:rsidR="00380EC9" w:rsidRPr="00DA1999" w14:paraId="5DB7DD94" w14:textId="77777777" w:rsidTr="00490225">
        <w:trPr>
          <w:trHeight w:val="241"/>
        </w:trPr>
        <w:tc>
          <w:tcPr>
            <w:tcW w:w="471" w:type="dxa"/>
          </w:tcPr>
          <w:p w14:paraId="5DB7DD8B" w14:textId="77777777" w:rsidR="00380EC9" w:rsidRPr="00DA1999" w:rsidRDefault="00380EC9" w:rsidP="00E02D55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2826" w:type="dxa"/>
          </w:tcPr>
          <w:p w14:paraId="337837C6" w14:textId="77777777" w:rsidR="00380EC9" w:rsidRPr="00DA1999" w:rsidRDefault="00380EC9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2826" w:type="dxa"/>
          </w:tcPr>
          <w:p w14:paraId="5DB7DD8C" w14:textId="2777A16A" w:rsidR="00380EC9" w:rsidRPr="00DA1999" w:rsidRDefault="00380EC9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649" w:type="dxa"/>
          </w:tcPr>
          <w:p w14:paraId="5DB7DD8D" w14:textId="77777777" w:rsidR="00380EC9" w:rsidRPr="00DA1999" w:rsidRDefault="00380EC9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295" w:type="dxa"/>
          </w:tcPr>
          <w:p w14:paraId="5DB7DD8E" w14:textId="77777777" w:rsidR="00380EC9" w:rsidRPr="00DA1999" w:rsidRDefault="00380EC9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178" w:type="dxa"/>
          </w:tcPr>
          <w:p w14:paraId="5DB7DD8F" w14:textId="77777777" w:rsidR="00380EC9" w:rsidRPr="00DA1999" w:rsidRDefault="00380EC9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177" w:type="dxa"/>
          </w:tcPr>
          <w:p w14:paraId="5DB7DD90" w14:textId="77777777" w:rsidR="00380EC9" w:rsidRPr="00DA1999" w:rsidRDefault="00380EC9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295" w:type="dxa"/>
          </w:tcPr>
          <w:p w14:paraId="5DB7DD91" w14:textId="77777777" w:rsidR="00380EC9" w:rsidRPr="00DA1999" w:rsidRDefault="00380EC9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296" w:type="dxa"/>
          </w:tcPr>
          <w:p w14:paraId="5DB7DD92" w14:textId="77777777" w:rsidR="00380EC9" w:rsidRPr="00DA1999" w:rsidRDefault="00380EC9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530" w:type="dxa"/>
          </w:tcPr>
          <w:p w14:paraId="5DB7DD93" w14:textId="77777777" w:rsidR="00380EC9" w:rsidRPr="00DA1999" w:rsidRDefault="00380EC9" w:rsidP="00E02D55">
            <w:pPr>
              <w:jc w:val="both"/>
              <w:rPr>
                <w:sz w:val="20"/>
                <w:lang w:val="uk-UA"/>
              </w:rPr>
            </w:pPr>
          </w:p>
        </w:tc>
      </w:tr>
      <w:tr w:rsidR="00380EC9" w:rsidRPr="00DA1999" w14:paraId="5DB7DD9E" w14:textId="77777777" w:rsidTr="00490225">
        <w:trPr>
          <w:trHeight w:val="225"/>
        </w:trPr>
        <w:tc>
          <w:tcPr>
            <w:tcW w:w="471" w:type="dxa"/>
          </w:tcPr>
          <w:p w14:paraId="5DB7DD95" w14:textId="37B4480C" w:rsidR="00380EC9" w:rsidRPr="00DA1999" w:rsidRDefault="00380EC9" w:rsidP="00DA1999">
            <w:pPr>
              <w:jc w:val="center"/>
              <w:rPr>
                <w:sz w:val="20"/>
                <w:lang w:val="uk-UA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A3CBE3E" wp14:editId="615EDD37">
                      <wp:simplePos x="0" y="0"/>
                      <wp:positionH relativeFrom="column">
                        <wp:posOffset>175894</wp:posOffset>
                      </wp:positionH>
                      <wp:positionV relativeFrom="paragraph">
                        <wp:posOffset>86360</wp:posOffset>
                      </wp:positionV>
                      <wp:extent cx="8410575" cy="9525"/>
                      <wp:effectExtent l="0" t="0" r="28575" b="28575"/>
                      <wp:wrapNone/>
                      <wp:docPr id="4" name="Прямая соединительная линия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410575" cy="952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2C7B730" id="Прямая соединительная линия 4" o:spid="_x0000_s1026" style="position:absolute;flip:y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85pt,6.8pt" to="676.1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2826" w:type="dxa"/>
          </w:tcPr>
          <w:p w14:paraId="7C30990C" w14:textId="77777777" w:rsidR="00380EC9" w:rsidRPr="00DA1999" w:rsidRDefault="00380EC9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2826" w:type="dxa"/>
          </w:tcPr>
          <w:p w14:paraId="5DB7DD96" w14:textId="26007FB9" w:rsidR="00380EC9" w:rsidRPr="00DA1999" w:rsidRDefault="00380EC9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649" w:type="dxa"/>
          </w:tcPr>
          <w:p w14:paraId="5DB7DD97" w14:textId="77777777" w:rsidR="00380EC9" w:rsidRPr="00DA1999" w:rsidRDefault="00380EC9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295" w:type="dxa"/>
          </w:tcPr>
          <w:p w14:paraId="5DB7DD98" w14:textId="77777777" w:rsidR="00380EC9" w:rsidRPr="00DA1999" w:rsidRDefault="00380EC9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178" w:type="dxa"/>
          </w:tcPr>
          <w:p w14:paraId="5DB7DD99" w14:textId="77777777" w:rsidR="00380EC9" w:rsidRPr="00DA1999" w:rsidRDefault="00380EC9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177" w:type="dxa"/>
          </w:tcPr>
          <w:p w14:paraId="5DB7DD9A" w14:textId="77777777" w:rsidR="00380EC9" w:rsidRPr="00DA1999" w:rsidRDefault="00380EC9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295" w:type="dxa"/>
          </w:tcPr>
          <w:p w14:paraId="5DB7DD9B" w14:textId="77777777" w:rsidR="00380EC9" w:rsidRPr="00DA1999" w:rsidRDefault="00380EC9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296" w:type="dxa"/>
          </w:tcPr>
          <w:p w14:paraId="5DB7DD9C" w14:textId="77777777" w:rsidR="00380EC9" w:rsidRPr="00DA1999" w:rsidRDefault="00380EC9" w:rsidP="00E02D55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530" w:type="dxa"/>
          </w:tcPr>
          <w:p w14:paraId="5DB7DD9D" w14:textId="77777777" w:rsidR="00380EC9" w:rsidRPr="00DA1999" w:rsidRDefault="00380EC9" w:rsidP="00E02D55">
            <w:pPr>
              <w:jc w:val="both"/>
              <w:rPr>
                <w:sz w:val="20"/>
                <w:lang w:val="uk-UA"/>
              </w:rPr>
            </w:pPr>
          </w:p>
        </w:tc>
      </w:tr>
    </w:tbl>
    <w:p w14:paraId="5DB7DD9F" w14:textId="77777777" w:rsidR="00E21CF4" w:rsidRPr="00DA1999" w:rsidRDefault="00E21CF4" w:rsidP="008E388E">
      <w:pPr>
        <w:jc w:val="both"/>
        <w:rPr>
          <w:sz w:val="20"/>
          <w:lang w:val="uk-UA"/>
        </w:rPr>
      </w:pPr>
    </w:p>
    <w:p w14:paraId="5DB7DDA0" w14:textId="2A3EE492" w:rsidR="005B19C3" w:rsidRPr="00DA1999" w:rsidRDefault="00BF20AE" w:rsidP="00BF20AE">
      <w:pPr>
        <w:spacing w:line="216" w:lineRule="auto"/>
        <w:ind w:left="374"/>
        <w:jc w:val="both"/>
        <w:rPr>
          <w:sz w:val="20"/>
          <w:lang w:val="uk-UA"/>
        </w:rPr>
      </w:pPr>
      <w:r>
        <w:rPr>
          <w:sz w:val="20"/>
          <w:lang w:val="uk-UA"/>
        </w:rPr>
        <w:t>Примітка: Надання</w:t>
      </w:r>
      <w:r w:rsidR="005B19C3" w:rsidRPr="00DA1999">
        <w:rPr>
          <w:sz w:val="20"/>
          <w:lang w:val="uk-UA"/>
        </w:rPr>
        <w:t xml:space="preserve"> Споживачем показів засобу(ів) обліку за розрахунковий місяць з використанням веб-сервісу «Особистий каб</w:t>
      </w:r>
      <w:r>
        <w:rPr>
          <w:sz w:val="20"/>
          <w:lang w:val="uk-UA"/>
        </w:rPr>
        <w:t>і</w:t>
      </w:r>
      <w:r w:rsidR="005B19C3" w:rsidRPr="00DA1999">
        <w:rPr>
          <w:sz w:val="20"/>
          <w:lang w:val="uk-UA"/>
        </w:rPr>
        <w:t>нет» вважається наданим звітом  про покази</w:t>
      </w:r>
    </w:p>
    <w:p w14:paraId="5DB7DDA1" w14:textId="77777777" w:rsidR="00A00E7B" w:rsidRPr="00DA1999" w:rsidRDefault="005B19C3" w:rsidP="00DA1999">
      <w:pPr>
        <w:spacing w:line="216" w:lineRule="auto"/>
        <w:ind w:left="374"/>
        <w:jc w:val="both"/>
        <w:rPr>
          <w:sz w:val="20"/>
          <w:lang w:val="uk-UA"/>
        </w:rPr>
      </w:pPr>
      <w:r w:rsidRPr="00DA1999">
        <w:rPr>
          <w:sz w:val="20"/>
          <w:lang w:val="uk-UA"/>
        </w:rPr>
        <w:t>засобу(ів) обліку за розрахунковий місяць у відповідності з вимогами п.3.4. Договору.</w:t>
      </w:r>
    </w:p>
    <w:tbl>
      <w:tblPr>
        <w:tblW w:w="21835" w:type="dxa"/>
        <w:tblLayout w:type="fixed"/>
        <w:tblLook w:val="01E0" w:firstRow="1" w:lastRow="1" w:firstColumn="1" w:lastColumn="1" w:noHBand="0" w:noVBand="0"/>
      </w:tblPr>
      <w:tblGrid>
        <w:gridCol w:w="6867"/>
        <w:gridCol w:w="2880"/>
        <w:gridCol w:w="3119"/>
        <w:gridCol w:w="2835"/>
        <w:gridCol w:w="90"/>
        <w:gridCol w:w="5954"/>
        <w:gridCol w:w="90"/>
      </w:tblGrid>
      <w:tr w:rsidR="00881822" w:rsidRPr="00DA1999" w14:paraId="5DB7DDA6" w14:textId="1CC2D713" w:rsidTr="00881822">
        <w:trPr>
          <w:trHeight w:val="369"/>
        </w:trPr>
        <w:tc>
          <w:tcPr>
            <w:tcW w:w="6867" w:type="dxa"/>
          </w:tcPr>
          <w:p w14:paraId="5DB7DDA2" w14:textId="77777777" w:rsidR="00881822" w:rsidRPr="00DA1999" w:rsidRDefault="00881822" w:rsidP="004A52E3">
            <w:pPr>
              <w:ind w:right="111"/>
              <w:rPr>
                <w:sz w:val="18"/>
                <w:szCs w:val="18"/>
                <w:lang w:val="uk-UA"/>
              </w:rPr>
            </w:pPr>
          </w:p>
        </w:tc>
        <w:tc>
          <w:tcPr>
            <w:tcW w:w="2880" w:type="dxa"/>
          </w:tcPr>
          <w:p w14:paraId="5DB7DDA3" w14:textId="77777777" w:rsidR="00881822" w:rsidRPr="00DA1999" w:rsidRDefault="00881822" w:rsidP="004A52E3">
            <w:pPr>
              <w:ind w:right="111"/>
              <w:jc w:val="both"/>
              <w:rPr>
                <w:sz w:val="18"/>
                <w:szCs w:val="18"/>
                <w:lang w:val="uk-UA"/>
              </w:rPr>
            </w:pPr>
          </w:p>
        </w:tc>
        <w:tc>
          <w:tcPr>
            <w:tcW w:w="6044" w:type="dxa"/>
            <w:gridSpan w:val="3"/>
          </w:tcPr>
          <w:p w14:paraId="5DB7DDA4" w14:textId="77777777" w:rsidR="00881822" w:rsidRPr="00DA1999" w:rsidRDefault="00881822" w:rsidP="00D57747">
            <w:pPr>
              <w:ind w:right="111"/>
              <w:rPr>
                <w:sz w:val="18"/>
                <w:szCs w:val="18"/>
                <w:lang w:val="uk-UA"/>
              </w:rPr>
            </w:pPr>
          </w:p>
          <w:p w14:paraId="5DB7DDA5" w14:textId="77777777" w:rsidR="00881822" w:rsidRPr="00DA1999" w:rsidRDefault="00881822" w:rsidP="00D57747">
            <w:pPr>
              <w:ind w:right="111"/>
              <w:rPr>
                <w:sz w:val="18"/>
                <w:szCs w:val="18"/>
                <w:lang w:val="uk-UA"/>
              </w:rPr>
            </w:pPr>
          </w:p>
        </w:tc>
        <w:tc>
          <w:tcPr>
            <w:tcW w:w="6044" w:type="dxa"/>
            <w:gridSpan w:val="2"/>
          </w:tcPr>
          <w:p w14:paraId="79C1B3F6" w14:textId="77777777" w:rsidR="00881822" w:rsidRPr="00DA1999" w:rsidRDefault="00881822" w:rsidP="00D57747">
            <w:pPr>
              <w:ind w:right="111"/>
              <w:rPr>
                <w:sz w:val="18"/>
                <w:szCs w:val="18"/>
                <w:lang w:val="uk-UA"/>
              </w:rPr>
            </w:pPr>
          </w:p>
        </w:tc>
      </w:tr>
      <w:tr w:rsidR="00881822" w:rsidRPr="00DA1999" w14:paraId="5DB7DDAA" w14:textId="1721F030" w:rsidTr="00881822">
        <w:tc>
          <w:tcPr>
            <w:tcW w:w="6867" w:type="dxa"/>
          </w:tcPr>
          <w:p w14:paraId="5DB7DDA7" w14:textId="77777777" w:rsidR="00881822" w:rsidRPr="00DA1999" w:rsidRDefault="00881822" w:rsidP="004A52E3">
            <w:pPr>
              <w:ind w:right="111"/>
              <w:jc w:val="both"/>
              <w:rPr>
                <w:sz w:val="18"/>
                <w:szCs w:val="18"/>
                <w:lang w:val="uk-UA"/>
              </w:rPr>
            </w:pPr>
          </w:p>
        </w:tc>
        <w:tc>
          <w:tcPr>
            <w:tcW w:w="2880" w:type="dxa"/>
          </w:tcPr>
          <w:p w14:paraId="5DB7DDA8" w14:textId="77777777" w:rsidR="00881822" w:rsidRPr="00DA1999" w:rsidRDefault="00881822" w:rsidP="004A52E3">
            <w:pPr>
              <w:ind w:right="111"/>
              <w:jc w:val="both"/>
              <w:rPr>
                <w:sz w:val="18"/>
                <w:szCs w:val="18"/>
                <w:lang w:val="uk-UA"/>
              </w:rPr>
            </w:pPr>
          </w:p>
        </w:tc>
        <w:tc>
          <w:tcPr>
            <w:tcW w:w="6044" w:type="dxa"/>
            <w:gridSpan w:val="3"/>
          </w:tcPr>
          <w:p w14:paraId="5DB7DDA9" w14:textId="77777777" w:rsidR="00881822" w:rsidRPr="00DA1999" w:rsidRDefault="00881822" w:rsidP="00D57747">
            <w:pPr>
              <w:ind w:right="111"/>
              <w:rPr>
                <w:sz w:val="18"/>
                <w:szCs w:val="18"/>
                <w:lang w:val="uk-UA"/>
              </w:rPr>
            </w:pPr>
          </w:p>
        </w:tc>
        <w:tc>
          <w:tcPr>
            <w:tcW w:w="6044" w:type="dxa"/>
            <w:gridSpan w:val="2"/>
          </w:tcPr>
          <w:p w14:paraId="0C0812D2" w14:textId="77777777" w:rsidR="00881822" w:rsidRPr="00DA1999" w:rsidRDefault="00881822" w:rsidP="00D57747">
            <w:pPr>
              <w:ind w:right="111"/>
              <w:rPr>
                <w:sz w:val="18"/>
                <w:szCs w:val="18"/>
                <w:lang w:val="uk-UA"/>
              </w:rPr>
            </w:pPr>
          </w:p>
        </w:tc>
      </w:tr>
      <w:tr w:rsidR="00881822" w:rsidRPr="00DA1999" w14:paraId="5DB7DDAE" w14:textId="2CC6AA4D" w:rsidTr="00881822">
        <w:trPr>
          <w:trHeight w:val="335"/>
        </w:trPr>
        <w:tc>
          <w:tcPr>
            <w:tcW w:w="6867" w:type="dxa"/>
          </w:tcPr>
          <w:p w14:paraId="5DB7DDAB" w14:textId="77777777" w:rsidR="00881822" w:rsidRPr="00DA1999" w:rsidRDefault="00881822" w:rsidP="005A2525">
            <w:pPr>
              <w:ind w:right="111"/>
              <w:jc w:val="both"/>
              <w:rPr>
                <w:sz w:val="18"/>
                <w:szCs w:val="18"/>
                <w:lang w:val="uk-UA"/>
              </w:rPr>
            </w:pPr>
            <w:r w:rsidRPr="00DA1999">
              <w:rPr>
                <w:b/>
                <w:sz w:val="18"/>
                <w:szCs w:val="18"/>
                <w:lang w:val="uk-UA"/>
              </w:rPr>
              <w:t>Оператор системи розподілу</w:t>
            </w:r>
          </w:p>
        </w:tc>
        <w:tc>
          <w:tcPr>
            <w:tcW w:w="2880" w:type="dxa"/>
          </w:tcPr>
          <w:p w14:paraId="5DB7DDAC" w14:textId="77777777" w:rsidR="00881822" w:rsidRPr="00DA1999" w:rsidRDefault="00881822" w:rsidP="004A52E3">
            <w:pPr>
              <w:ind w:right="111"/>
              <w:jc w:val="both"/>
              <w:rPr>
                <w:sz w:val="18"/>
                <w:szCs w:val="18"/>
                <w:lang w:val="uk-UA"/>
              </w:rPr>
            </w:pPr>
          </w:p>
        </w:tc>
        <w:tc>
          <w:tcPr>
            <w:tcW w:w="6044" w:type="dxa"/>
            <w:gridSpan w:val="3"/>
          </w:tcPr>
          <w:p w14:paraId="5DB7DDAD" w14:textId="77777777" w:rsidR="00881822" w:rsidRPr="00DA1999" w:rsidRDefault="00881822" w:rsidP="00D57747">
            <w:pPr>
              <w:ind w:right="111"/>
              <w:rPr>
                <w:sz w:val="18"/>
                <w:szCs w:val="18"/>
                <w:lang w:val="uk-UA"/>
              </w:rPr>
            </w:pPr>
            <w:r w:rsidRPr="00DA1999">
              <w:rPr>
                <w:b/>
                <w:sz w:val="18"/>
                <w:szCs w:val="18"/>
                <w:lang w:val="uk-UA"/>
              </w:rPr>
              <w:t xml:space="preserve">Споживач </w:t>
            </w:r>
          </w:p>
        </w:tc>
        <w:tc>
          <w:tcPr>
            <w:tcW w:w="6044" w:type="dxa"/>
            <w:gridSpan w:val="2"/>
          </w:tcPr>
          <w:p w14:paraId="5C8025A9" w14:textId="77777777" w:rsidR="00881822" w:rsidRPr="00DA1999" w:rsidRDefault="00881822" w:rsidP="00D57747">
            <w:pPr>
              <w:ind w:right="111"/>
              <w:rPr>
                <w:b/>
                <w:sz w:val="18"/>
                <w:szCs w:val="18"/>
                <w:lang w:val="uk-UA"/>
              </w:rPr>
            </w:pPr>
          </w:p>
        </w:tc>
      </w:tr>
      <w:tr w:rsidR="00881822" w:rsidRPr="00DA1999" w14:paraId="5DB7DDB3" w14:textId="3B31AE7E" w:rsidTr="00881822">
        <w:trPr>
          <w:gridAfter w:val="1"/>
          <w:wAfter w:w="90" w:type="dxa"/>
        </w:trPr>
        <w:tc>
          <w:tcPr>
            <w:tcW w:w="6867" w:type="dxa"/>
          </w:tcPr>
          <w:p w14:paraId="5DB7DDAF" w14:textId="77777777" w:rsidR="00881822" w:rsidRPr="00DA1999" w:rsidRDefault="00881822" w:rsidP="00E757FE">
            <w:pPr>
              <w:ind w:right="111"/>
              <w:jc w:val="both"/>
              <w:rPr>
                <w:sz w:val="18"/>
                <w:szCs w:val="18"/>
                <w:lang w:val="uk-UA"/>
              </w:rPr>
            </w:pPr>
            <w:r w:rsidRPr="00DA1999">
              <w:rPr>
                <w:sz w:val="18"/>
                <w:szCs w:val="18"/>
                <w:lang w:val="uk-UA"/>
              </w:rPr>
              <w:t>Звіт прийняв______________________________</w:t>
            </w:r>
          </w:p>
        </w:tc>
        <w:tc>
          <w:tcPr>
            <w:tcW w:w="2880" w:type="dxa"/>
          </w:tcPr>
          <w:p w14:paraId="5DB7DDB0" w14:textId="77777777" w:rsidR="00881822" w:rsidRPr="00DA1999" w:rsidRDefault="00881822" w:rsidP="004A52E3">
            <w:pPr>
              <w:ind w:right="111"/>
              <w:jc w:val="both"/>
              <w:rPr>
                <w:sz w:val="18"/>
                <w:szCs w:val="18"/>
                <w:lang w:val="uk-UA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5DB7DDB1" w14:textId="77777777" w:rsidR="00881822" w:rsidRPr="00DA1999" w:rsidRDefault="00881822" w:rsidP="00D57747">
            <w:pPr>
              <w:ind w:right="111"/>
              <w:rPr>
                <w:sz w:val="18"/>
                <w:szCs w:val="18"/>
                <w:lang w:val="uk-UA"/>
              </w:rPr>
            </w:pPr>
          </w:p>
        </w:tc>
        <w:tc>
          <w:tcPr>
            <w:tcW w:w="2835" w:type="dxa"/>
          </w:tcPr>
          <w:p w14:paraId="5DB7DDB2" w14:textId="77777777" w:rsidR="00881822" w:rsidRPr="00DA1999" w:rsidRDefault="00881822" w:rsidP="00D57747">
            <w:pPr>
              <w:ind w:right="111"/>
              <w:rPr>
                <w:lang w:val="uk-UA"/>
              </w:rPr>
            </w:pPr>
            <w:r w:rsidRPr="00DA1999">
              <w:rPr>
                <w:lang w:val="uk-UA"/>
              </w:rPr>
              <w:t xml:space="preserve">                                                          </w:t>
            </w:r>
          </w:p>
        </w:tc>
        <w:tc>
          <w:tcPr>
            <w:tcW w:w="6044" w:type="dxa"/>
            <w:gridSpan w:val="2"/>
          </w:tcPr>
          <w:p w14:paraId="7BFFF967" w14:textId="77777777" w:rsidR="00881822" w:rsidRPr="00DA1999" w:rsidRDefault="00881822" w:rsidP="00D57747">
            <w:pPr>
              <w:ind w:right="111"/>
              <w:rPr>
                <w:lang w:val="uk-UA"/>
              </w:rPr>
            </w:pPr>
          </w:p>
        </w:tc>
      </w:tr>
      <w:tr w:rsidR="00881822" w:rsidRPr="00DA1999" w14:paraId="5DB7DDB7" w14:textId="260FD842" w:rsidTr="00881822">
        <w:tc>
          <w:tcPr>
            <w:tcW w:w="6867" w:type="dxa"/>
          </w:tcPr>
          <w:p w14:paraId="5DB7DDB4" w14:textId="77777777" w:rsidR="00881822" w:rsidRPr="00DA1999" w:rsidRDefault="00881822" w:rsidP="004A52E3">
            <w:pPr>
              <w:ind w:right="567"/>
              <w:rPr>
                <w:sz w:val="16"/>
                <w:szCs w:val="16"/>
                <w:lang w:val="uk-UA"/>
              </w:rPr>
            </w:pPr>
            <w:r w:rsidRPr="00DA1999">
              <w:rPr>
                <w:sz w:val="18"/>
                <w:szCs w:val="18"/>
                <w:lang w:val="uk-UA"/>
              </w:rPr>
              <w:t xml:space="preserve">                                     </w:t>
            </w:r>
            <w:r w:rsidRPr="00DA1999">
              <w:rPr>
                <w:sz w:val="16"/>
                <w:szCs w:val="16"/>
                <w:lang w:val="uk-UA"/>
              </w:rPr>
              <w:t>(П. І. п/б, підпис)</w:t>
            </w:r>
          </w:p>
        </w:tc>
        <w:tc>
          <w:tcPr>
            <w:tcW w:w="2880" w:type="dxa"/>
          </w:tcPr>
          <w:p w14:paraId="5DB7DDB5" w14:textId="77777777" w:rsidR="00881822" w:rsidRPr="00DA1999" w:rsidRDefault="00881822" w:rsidP="004A52E3">
            <w:pPr>
              <w:ind w:right="567"/>
              <w:jc w:val="both"/>
              <w:rPr>
                <w:sz w:val="18"/>
                <w:szCs w:val="18"/>
                <w:lang w:val="uk-UA"/>
              </w:rPr>
            </w:pPr>
          </w:p>
        </w:tc>
        <w:tc>
          <w:tcPr>
            <w:tcW w:w="6044" w:type="dxa"/>
            <w:gridSpan w:val="3"/>
          </w:tcPr>
          <w:p w14:paraId="5DB7DDB6" w14:textId="77777777" w:rsidR="00881822" w:rsidRPr="00DA1999" w:rsidRDefault="00881822" w:rsidP="00D57747">
            <w:pPr>
              <w:ind w:right="567"/>
              <w:rPr>
                <w:sz w:val="16"/>
                <w:szCs w:val="16"/>
                <w:lang w:val="uk-UA"/>
              </w:rPr>
            </w:pPr>
            <w:r w:rsidRPr="00DA1999">
              <w:rPr>
                <w:sz w:val="16"/>
                <w:szCs w:val="16"/>
                <w:lang w:val="uk-UA"/>
              </w:rPr>
              <w:t xml:space="preserve">                    (посада, ПІ п/б, підпис)</w:t>
            </w:r>
          </w:p>
        </w:tc>
        <w:tc>
          <w:tcPr>
            <w:tcW w:w="6044" w:type="dxa"/>
            <w:gridSpan w:val="2"/>
          </w:tcPr>
          <w:p w14:paraId="48E82EEC" w14:textId="77777777" w:rsidR="00881822" w:rsidRPr="00DA1999" w:rsidRDefault="00881822" w:rsidP="00D57747">
            <w:pPr>
              <w:ind w:right="567"/>
              <w:rPr>
                <w:sz w:val="16"/>
                <w:szCs w:val="16"/>
                <w:lang w:val="uk-UA"/>
              </w:rPr>
            </w:pPr>
          </w:p>
        </w:tc>
      </w:tr>
      <w:tr w:rsidR="00881822" w:rsidRPr="00DA1999" w14:paraId="5DB7DDBB" w14:textId="0E5CF080" w:rsidTr="00881822">
        <w:trPr>
          <w:trHeight w:val="120"/>
        </w:trPr>
        <w:tc>
          <w:tcPr>
            <w:tcW w:w="6867" w:type="dxa"/>
          </w:tcPr>
          <w:p w14:paraId="5DB7DDB8" w14:textId="77777777" w:rsidR="00881822" w:rsidRPr="00DA1999" w:rsidRDefault="00881822" w:rsidP="00A00E7B">
            <w:pPr>
              <w:ind w:right="567"/>
              <w:jc w:val="both"/>
              <w:rPr>
                <w:sz w:val="18"/>
                <w:szCs w:val="18"/>
                <w:lang w:val="uk-UA"/>
              </w:rPr>
            </w:pPr>
            <w:r w:rsidRPr="00DA1999">
              <w:rPr>
                <w:sz w:val="18"/>
                <w:szCs w:val="18"/>
                <w:lang w:val="uk-UA"/>
              </w:rPr>
              <w:t>«____» _____________________ 20 ___ р.</w:t>
            </w:r>
          </w:p>
        </w:tc>
        <w:tc>
          <w:tcPr>
            <w:tcW w:w="2880" w:type="dxa"/>
          </w:tcPr>
          <w:p w14:paraId="5DB7DDB9" w14:textId="77777777" w:rsidR="00881822" w:rsidRPr="00DA1999" w:rsidRDefault="00881822" w:rsidP="004A52E3">
            <w:pPr>
              <w:ind w:right="567"/>
              <w:jc w:val="both"/>
              <w:rPr>
                <w:sz w:val="18"/>
                <w:szCs w:val="18"/>
                <w:lang w:val="uk-UA"/>
              </w:rPr>
            </w:pPr>
          </w:p>
        </w:tc>
        <w:tc>
          <w:tcPr>
            <w:tcW w:w="6044" w:type="dxa"/>
            <w:gridSpan w:val="3"/>
          </w:tcPr>
          <w:p w14:paraId="5DB7DDBA" w14:textId="77777777" w:rsidR="00881822" w:rsidRPr="00DA1999" w:rsidRDefault="00881822" w:rsidP="00D57747">
            <w:pPr>
              <w:ind w:left="-52" w:right="567"/>
              <w:rPr>
                <w:sz w:val="18"/>
                <w:szCs w:val="18"/>
                <w:lang w:val="uk-UA"/>
              </w:rPr>
            </w:pPr>
            <w:r w:rsidRPr="00DA1999">
              <w:rPr>
                <w:sz w:val="18"/>
                <w:szCs w:val="18"/>
                <w:lang w:val="uk-UA"/>
              </w:rPr>
              <w:t>«____» _____________________ 20 ___ р.</w:t>
            </w:r>
          </w:p>
        </w:tc>
        <w:tc>
          <w:tcPr>
            <w:tcW w:w="6044" w:type="dxa"/>
            <w:gridSpan w:val="2"/>
          </w:tcPr>
          <w:p w14:paraId="1E830D08" w14:textId="77777777" w:rsidR="00881822" w:rsidRPr="00DA1999" w:rsidRDefault="00881822" w:rsidP="00D57747">
            <w:pPr>
              <w:ind w:left="-52" w:right="567"/>
              <w:rPr>
                <w:sz w:val="18"/>
                <w:szCs w:val="18"/>
                <w:lang w:val="uk-UA"/>
              </w:rPr>
            </w:pPr>
          </w:p>
        </w:tc>
      </w:tr>
      <w:tr w:rsidR="00881822" w:rsidRPr="00DA1999" w14:paraId="5DB7DDBF" w14:textId="2497BE08" w:rsidTr="00881822">
        <w:tc>
          <w:tcPr>
            <w:tcW w:w="6867" w:type="dxa"/>
          </w:tcPr>
          <w:p w14:paraId="5DB7DDBC" w14:textId="77777777" w:rsidR="00881822" w:rsidRPr="00DA1999" w:rsidRDefault="00881822" w:rsidP="004A52E3">
            <w:pPr>
              <w:spacing w:before="120"/>
              <w:ind w:right="567"/>
              <w:jc w:val="both"/>
              <w:rPr>
                <w:b/>
                <w:highlight w:val="yellow"/>
                <w:vertAlign w:val="superscript"/>
                <w:lang w:val="uk-UA"/>
              </w:rPr>
            </w:pPr>
          </w:p>
        </w:tc>
        <w:tc>
          <w:tcPr>
            <w:tcW w:w="2880" w:type="dxa"/>
          </w:tcPr>
          <w:p w14:paraId="5DB7DDBD" w14:textId="77777777" w:rsidR="00881822" w:rsidRPr="00DA1999" w:rsidRDefault="00881822" w:rsidP="004A52E3">
            <w:pPr>
              <w:ind w:right="567"/>
              <w:jc w:val="both"/>
              <w:rPr>
                <w:sz w:val="18"/>
                <w:szCs w:val="18"/>
                <w:lang w:val="uk-UA"/>
              </w:rPr>
            </w:pPr>
          </w:p>
        </w:tc>
        <w:tc>
          <w:tcPr>
            <w:tcW w:w="6044" w:type="dxa"/>
            <w:gridSpan w:val="3"/>
          </w:tcPr>
          <w:p w14:paraId="5DB7DDBE" w14:textId="77777777" w:rsidR="00881822" w:rsidRPr="00DA1999" w:rsidRDefault="00881822" w:rsidP="004A52E3">
            <w:pPr>
              <w:spacing w:before="120"/>
              <w:ind w:right="567"/>
              <w:jc w:val="both"/>
              <w:rPr>
                <w:b/>
                <w:vertAlign w:val="superscript"/>
                <w:lang w:val="uk-UA"/>
              </w:rPr>
            </w:pPr>
          </w:p>
        </w:tc>
        <w:tc>
          <w:tcPr>
            <w:tcW w:w="6044" w:type="dxa"/>
            <w:gridSpan w:val="2"/>
          </w:tcPr>
          <w:p w14:paraId="6C61EF60" w14:textId="77777777" w:rsidR="00881822" w:rsidRPr="00DA1999" w:rsidRDefault="00881822" w:rsidP="004A52E3">
            <w:pPr>
              <w:spacing w:before="120"/>
              <w:ind w:right="567"/>
              <w:jc w:val="both"/>
              <w:rPr>
                <w:b/>
                <w:vertAlign w:val="superscript"/>
                <w:lang w:val="uk-UA"/>
              </w:rPr>
            </w:pPr>
          </w:p>
        </w:tc>
      </w:tr>
    </w:tbl>
    <w:p w14:paraId="5DB7DDC0" w14:textId="557025B4" w:rsidR="00CA2953" w:rsidRPr="00DA1999" w:rsidRDefault="00CA2953" w:rsidP="00D379A5">
      <w:pPr>
        <w:jc w:val="both"/>
        <w:rPr>
          <w:lang w:val="uk-UA"/>
        </w:rPr>
      </w:pPr>
    </w:p>
    <w:sectPr w:rsidR="00CA2953" w:rsidRPr="00DA1999" w:rsidSect="00024C7A">
      <w:pgSz w:w="16840" w:h="11907" w:orient="landscape"/>
      <w:pgMar w:top="567" w:right="567" w:bottom="426" w:left="567" w:header="426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E74848" w14:textId="77777777" w:rsidR="00EA1FB8" w:rsidRDefault="00EA1FB8">
      <w:r>
        <w:separator/>
      </w:r>
    </w:p>
  </w:endnote>
  <w:endnote w:type="continuationSeparator" w:id="0">
    <w:p w14:paraId="74D27450" w14:textId="77777777" w:rsidR="00EA1FB8" w:rsidRDefault="00EA1F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A2CEB6" w14:textId="77777777" w:rsidR="00EA1FB8" w:rsidRDefault="00EA1FB8">
      <w:r>
        <w:separator/>
      </w:r>
    </w:p>
  </w:footnote>
  <w:footnote w:type="continuationSeparator" w:id="0">
    <w:p w14:paraId="1420CE05" w14:textId="77777777" w:rsidR="00EA1FB8" w:rsidRDefault="00EA1F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41C9"/>
    <w:multiLevelType w:val="hybridMultilevel"/>
    <w:tmpl w:val="DCF08880"/>
    <w:lvl w:ilvl="0" w:tplc="AC060610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F4991"/>
    <w:multiLevelType w:val="multilevel"/>
    <w:tmpl w:val="4B5EBC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20DF48B9"/>
    <w:multiLevelType w:val="multilevel"/>
    <w:tmpl w:val="4B5EBC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1EE26C0"/>
    <w:multiLevelType w:val="hybridMultilevel"/>
    <w:tmpl w:val="9E189708"/>
    <w:lvl w:ilvl="0" w:tplc="AC060610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15613D"/>
    <w:multiLevelType w:val="multilevel"/>
    <w:tmpl w:val="DCF08880"/>
    <w:lvl w:ilvl="0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1E6EDF"/>
    <w:multiLevelType w:val="multilevel"/>
    <w:tmpl w:val="4B5EBC24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48A63F19"/>
    <w:multiLevelType w:val="hybridMultilevel"/>
    <w:tmpl w:val="DFE6F95A"/>
    <w:lvl w:ilvl="0" w:tplc="C33EDCC4">
      <w:numFmt w:val="bullet"/>
      <w:lvlText w:val=""/>
      <w:lvlJc w:val="left"/>
      <w:pPr>
        <w:ind w:left="73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7" w15:restartNumberingAfterBreak="0">
    <w:nsid w:val="49E51845"/>
    <w:multiLevelType w:val="multilevel"/>
    <w:tmpl w:val="DCF08880"/>
    <w:lvl w:ilvl="0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B72049"/>
    <w:multiLevelType w:val="multilevel"/>
    <w:tmpl w:val="4B5EBC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62453E57"/>
    <w:multiLevelType w:val="multilevel"/>
    <w:tmpl w:val="8A14A83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8"/>
  </w:num>
  <w:num w:numId="4">
    <w:abstractNumId w:val="1"/>
  </w:num>
  <w:num w:numId="5">
    <w:abstractNumId w:val="3"/>
  </w:num>
  <w:num w:numId="6">
    <w:abstractNumId w:val="9"/>
  </w:num>
  <w:num w:numId="7">
    <w:abstractNumId w:val="0"/>
  </w:num>
  <w:num w:numId="8">
    <w:abstractNumId w:val="7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ocumentProtection w:edit="readOnly" w:enforcement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8AA"/>
    <w:rsid w:val="0000057D"/>
    <w:rsid w:val="00005839"/>
    <w:rsid w:val="000065AD"/>
    <w:rsid w:val="00010530"/>
    <w:rsid w:val="00020D8F"/>
    <w:rsid w:val="00023731"/>
    <w:rsid w:val="00024C7A"/>
    <w:rsid w:val="000274C5"/>
    <w:rsid w:val="00027799"/>
    <w:rsid w:val="000318A4"/>
    <w:rsid w:val="00032BC4"/>
    <w:rsid w:val="00037CEA"/>
    <w:rsid w:val="000424EC"/>
    <w:rsid w:val="000467EA"/>
    <w:rsid w:val="0006254B"/>
    <w:rsid w:val="00071B21"/>
    <w:rsid w:val="00074691"/>
    <w:rsid w:val="00076887"/>
    <w:rsid w:val="00092BF6"/>
    <w:rsid w:val="00097EB4"/>
    <w:rsid w:val="000A35A9"/>
    <w:rsid w:val="000B16A7"/>
    <w:rsid w:val="000B179A"/>
    <w:rsid w:val="000B5608"/>
    <w:rsid w:val="000C199A"/>
    <w:rsid w:val="000C3A74"/>
    <w:rsid w:val="000D2848"/>
    <w:rsid w:val="000E5B95"/>
    <w:rsid w:val="000F0696"/>
    <w:rsid w:val="000F7AEF"/>
    <w:rsid w:val="00110761"/>
    <w:rsid w:val="001133C3"/>
    <w:rsid w:val="00117EA4"/>
    <w:rsid w:val="001260DC"/>
    <w:rsid w:val="0012723D"/>
    <w:rsid w:val="00127D35"/>
    <w:rsid w:val="00144938"/>
    <w:rsid w:val="0015525B"/>
    <w:rsid w:val="00160D8D"/>
    <w:rsid w:val="001611AB"/>
    <w:rsid w:val="00164591"/>
    <w:rsid w:val="00177882"/>
    <w:rsid w:val="001778EC"/>
    <w:rsid w:val="00185AD3"/>
    <w:rsid w:val="001901FD"/>
    <w:rsid w:val="00190452"/>
    <w:rsid w:val="0019061D"/>
    <w:rsid w:val="00190B1D"/>
    <w:rsid w:val="00192E6B"/>
    <w:rsid w:val="00193764"/>
    <w:rsid w:val="001A090A"/>
    <w:rsid w:val="001A40C6"/>
    <w:rsid w:val="001A72F7"/>
    <w:rsid w:val="001B07E6"/>
    <w:rsid w:val="001B4AC5"/>
    <w:rsid w:val="001C41F6"/>
    <w:rsid w:val="001C4277"/>
    <w:rsid w:val="001D6B20"/>
    <w:rsid w:val="001D7842"/>
    <w:rsid w:val="001E4EBB"/>
    <w:rsid w:val="001E57CF"/>
    <w:rsid w:val="001E6F7C"/>
    <w:rsid w:val="001E7A4E"/>
    <w:rsid w:val="001E7D9F"/>
    <w:rsid w:val="001F7718"/>
    <w:rsid w:val="002159DF"/>
    <w:rsid w:val="0021600B"/>
    <w:rsid w:val="0022787B"/>
    <w:rsid w:val="002319C2"/>
    <w:rsid w:val="00234D5D"/>
    <w:rsid w:val="002449D1"/>
    <w:rsid w:val="00246562"/>
    <w:rsid w:val="002465F6"/>
    <w:rsid w:val="002517FB"/>
    <w:rsid w:val="00252F17"/>
    <w:rsid w:val="0026409C"/>
    <w:rsid w:val="00271ABF"/>
    <w:rsid w:val="00282B7C"/>
    <w:rsid w:val="00282FBF"/>
    <w:rsid w:val="002851FA"/>
    <w:rsid w:val="002879B0"/>
    <w:rsid w:val="00290126"/>
    <w:rsid w:val="00291484"/>
    <w:rsid w:val="00293829"/>
    <w:rsid w:val="002A7E61"/>
    <w:rsid w:val="002B2AD8"/>
    <w:rsid w:val="002B4F22"/>
    <w:rsid w:val="002C104D"/>
    <w:rsid w:val="002C3FDC"/>
    <w:rsid w:val="002D1F27"/>
    <w:rsid w:val="002D7956"/>
    <w:rsid w:val="002E26BE"/>
    <w:rsid w:val="002E66ED"/>
    <w:rsid w:val="002F2F28"/>
    <w:rsid w:val="002F4604"/>
    <w:rsid w:val="00310956"/>
    <w:rsid w:val="003114CC"/>
    <w:rsid w:val="003169D3"/>
    <w:rsid w:val="00317BCD"/>
    <w:rsid w:val="00321926"/>
    <w:rsid w:val="003263CE"/>
    <w:rsid w:val="00340C76"/>
    <w:rsid w:val="0034403A"/>
    <w:rsid w:val="003465E7"/>
    <w:rsid w:val="00361177"/>
    <w:rsid w:val="003627BC"/>
    <w:rsid w:val="00362FC3"/>
    <w:rsid w:val="00380EC9"/>
    <w:rsid w:val="0038495B"/>
    <w:rsid w:val="00386B5A"/>
    <w:rsid w:val="00397CFB"/>
    <w:rsid w:val="003B1279"/>
    <w:rsid w:val="003B2E92"/>
    <w:rsid w:val="003B3FA4"/>
    <w:rsid w:val="003C1429"/>
    <w:rsid w:val="003C2049"/>
    <w:rsid w:val="003C26F8"/>
    <w:rsid w:val="003D0A6B"/>
    <w:rsid w:val="003D30B5"/>
    <w:rsid w:val="003D4743"/>
    <w:rsid w:val="003D5211"/>
    <w:rsid w:val="003F57D2"/>
    <w:rsid w:val="00403B15"/>
    <w:rsid w:val="004136AE"/>
    <w:rsid w:val="004143AE"/>
    <w:rsid w:val="00417D20"/>
    <w:rsid w:val="004251EC"/>
    <w:rsid w:val="00432240"/>
    <w:rsid w:val="004333C1"/>
    <w:rsid w:val="00437D21"/>
    <w:rsid w:val="00440394"/>
    <w:rsid w:val="00441BB6"/>
    <w:rsid w:val="0044755B"/>
    <w:rsid w:val="00451E7A"/>
    <w:rsid w:val="00455F6A"/>
    <w:rsid w:val="00476BDE"/>
    <w:rsid w:val="0048248C"/>
    <w:rsid w:val="00490225"/>
    <w:rsid w:val="00491152"/>
    <w:rsid w:val="004948AA"/>
    <w:rsid w:val="00496843"/>
    <w:rsid w:val="004A52E3"/>
    <w:rsid w:val="004A7FCE"/>
    <w:rsid w:val="004B03EC"/>
    <w:rsid w:val="004B1F2C"/>
    <w:rsid w:val="004D1EB6"/>
    <w:rsid w:val="004E2C52"/>
    <w:rsid w:val="004E7993"/>
    <w:rsid w:val="004F0F0C"/>
    <w:rsid w:val="004F2444"/>
    <w:rsid w:val="004F7DAB"/>
    <w:rsid w:val="00510AB2"/>
    <w:rsid w:val="0051761B"/>
    <w:rsid w:val="00517A98"/>
    <w:rsid w:val="005225CE"/>
    <w:rsid w:val="005241B7"/>
    <w:rsid w:val="005257B7"/>
    <w:rsid w:val="00536699"/>
    <w:rsid w:val="00541DDE"/>
    <w:rsid w:val="005439C8"/>
    <w:rsid w:val="00544986"/>
    <w:rsid w:val="005471F1"/>
    <w:rsid w:val="00553385"/>
    <w:rsid w:val="00570EAA"/>
    <w:rsid w:val="0058632A"/>
    <w:rsid w:val="00587512"/>
    <w:rsid w:val="00591B0B"/>
    <w:rsid w:val="005952D9"/>
    <w:rsid w:val="005A1347"/>
    <w:rsid w:val="005A2525"/>
    <w:rsid w:val="005A4243"/>
    <w:rsid w:val="005A65D8"/>
    <w:rsid w:val="005B10DC"/>
    <w:rsid w:val="005B19C3"/>
    <w:rsid w:val="005B1E86"/>
    <w:rsid w:val="005B1EE3"/>
    <w:rsid w:val="005B5333"/>
    <w:rsid w:val="005B79DC"/>
    <w:rsid w:val="005C173A"/>
    <w:rsid w:val="005C3C2B"/>
    <w:rsid w:val="005C45AE"/>
    <w:rsid w:val="005C6107"/>
    <w:rsid w:val="005D2F73"/>
    <w:rsid w:val="005D5E01"/>
    <w:rsid w:val="005E1ED3"/>
    <w:rsid w:val="005E216B"/>
    <w:rsid w:val="005E2601"/>
    <w:rsid w:val="005F0687"/>
    <w:rsid w:val="005F17CE"/>
    <w:rsid w:val="00605B3B"/>
    <w:rsid w:val="00611F25"/>
    <w:rsid w:val="006141E2"/>
    <w:rsid w:val="00620A91"/>
    <w:rsid w:val="00631F93"/>
    <w:rsid w:val="00634C66"/>
    <w:rsid w:val="006456D0"/>
    <w:rsid w:val="00654C0A"/>
    <w:rsid w:val="0066108D"/>
    <w:rsid w:val="006642EB"/>
    <w:rsid w:val="00664CD2"/>
    <w:rsid w:val="00672E3D"/>
    <w:rsid w:val="006736E4"/>
    <w:rsid w:val="006746A4"/>
    <w:rsid w:val="0067722C"/>
    <w:rsid w:val="00693A4D"/>
    <w:rsid w:val="00695A6C"/>
    <w:rsid w:val="006961AC"/>
    <w:rsid w:val="00697CE5"/>
    <w:rsid w:val="006A065D"/>
    <w:rsid w:val="006A234C"/>
    <w:rsid w:val="006A2B7B"/>
    <w:rsid w:val="006A4436"/>
    <w:rsid w:val="006A72E4"/>
    <w:rsid w:val="006A7A5E"/>
    <w:rsid w:val="006B10DF"/>
    <w:rsid w:val="006C0E09"/>
    <w:rsid w:val="006C249F"/>
    <w:rsid w:val="006C4D8B"/>
    <w:rsid w:val="006C4EDF"/>
    <w:rsid w:val="006D6290"/>
    <w:rsid w:val="006F65A4"/>
    <w:rsid w:val="007073B6"/>
    <w:rsid w:val="00710792"/>
    <w:rsid w:val="00712566"/>
    <w:rsid w:val="0071466B"/>
    <w:rsid w:val="00714767"/>
    <w:rsid w:val="007228AE"/>
    <w:rsid w:val="0072402F"/>
    <w:rsid w:val="00724E5C"/>
    <w:rsid w:val="007251AB"/>
    <w:rsid w:val="007316F8"/>
    <w:rsid w:val="00731866"/>
    <w:rsid w:val="00736773"/>
    <w:rsid w:val="00740394"/>
    <w:rsid w:val="007416B5"/>
    <w:rsid w:val="00741ECB"/>
    <w:rsid w:val="00744138"/>
    <w:rsid w:val="00750A98"/>
    <w:rsid w:val="007510E5"/>
    <w:rsid w:val="00764880"/>
    <w:rsid w:val="00765DCE"/>
    <w:rsid w:val="0078414E"/>
    <w:rsid w:val="00790CB5"/>
    <w:rsid w:val="0079671D"/>
    <w:rsid w:val="007A35D8"/>
    <w:rsid w:val="007B080D"/>
    <w:rsid w:val="007B3FE5"/>
    <w:rsid w:val="007C133F"/>
    <w:rsid w:val="007C1387"/>
    <w:rsid w:val="007D519E"/>
    <w:rsid w:val="007E0F71"/>
    <w:rsid w:val="007E4CC1"/>
    <w:rsid w:val="007E5467"/>
    <w:rsid w:val="007E5706"/>
    <w:rsid w:val="007E72C6"/>
    <w:rsid w:val="007E7586"/>
    <w:rsid w:val="007F0170"/>
    <w:rsid w:val="007F4FB7"/>
    <w:rsid w:val="00801B9F"/>
    <w:rsid w:val="00810022"/>
    <w:rsid w:val="0081186D"/>
    <w:rsid w:val="008208D5"/>
    <w:rsid w:val="00823B92"/>
    <w:rsid w:val="0083243A"/>
    <w:rsid w:val="008330F7"/>
    <w:rsid w:val="00855A28"/>
    <w:rsid w:val="008643C1"/>
    <w:rsid w:val="00872E53"/>
    <w:rsid w:val="00872ED8"/>
    <w:rsid w:val="00877E49"/>
    <w:rsid w:val="00877F7C"/>
    <w:rsid w:val="00880B86"/>
    <w:rsid w:val="00881822"/>
    <w:rsid w:val="00883634"/>
    <w:rsid w:val="00890D5C"/>
    <w:rsid w:val="00892135"/>
    <w:rsid w:val="008932BD"/>
    <w:rsid w:val="008A2C71"/>
    <w:rsid w:val="008A5003"/>
    <w:rsid w:val="008B16AC"/>
    <w:rsid w:val="008B3C1B"/>
    <w:rsid w:val="008C0197"/>
    <w:rsid w:val="008C3C35"/>
    <w:rsid w:val="008D03F1"/>
    <w:rsid w:val="008D74B2"/>
    <w:rsid w:val="008E3279"/>
    <w:rsid w:val="008E388E"/>
    <w:rsid w:val="008E6E8F"/>
    <w:rsid w:val="008F1E80"/>
    <w:rsid w:val="008F2BF3"/>
    <w:rsid w:val="008F2F68"/>
    <w:rsid w:val="008F7219"/>
    <w:rsid w:val="008F7E22"/>
    <w:rsid w:val="00900642"/>
    <w:rsid w:val="0090183E"/>
    <w:rsid w:val="00902A2F"/>
    <w:rsid w:val="00922BCE"/>
    <w:rsid w:val="00923FAD"/>
    <w:rsid w:val="00941A87"/>
    <w:rsid w:val="00951E0C"/>
    <w:rsid w:val="0097110A"/>
    <w:rsid w:val="009711D9"/>
    <w:rsid w:val="00971458"/>
    <w:rsid w:val="0098297A"/>
    <w:rsid w:val="00983ED9"/>
    <w:rsid w:val="009A0367"/>
    <w:rsid w:val="009A1698"/>
    <w:rsid w:val="009A49CE"/>
    <w:rsid w:val="009C6B15"/>
    <w:rsid w:val="009C7DC7"/>
    <w:rsid w:val="009D0203"/>
    <w:rsid w:val="009F15C3"/>
    <w:rsid w:val="00A009E1"/>
    <w:rsid w:val="00A00E7B"/>
    <w:rsid w:val="00A021EB"/>
    <w:rsid w:val="00A0226C"/>
    <w:rsid w:val="00A03F65"/>
    <w:rsid w:val="00A10124"/>
    <w:rsid w:val="00A16430"/>
    <w:rsid w:val="00A21741"/>
    <w:rsid w:val="00A25DDA"/>
    <w:rsid w:val="00A26C9E"/>
    <w:rsid w:val="00A31341"/>
    <w:rsid w:val="00A34959"/>
    <w:rsid w:val="00A3677E"/>
    <w:rsid w:val="00A468C4"/>
    <w:rsid w:val="00A46F0B"/>
    <w:rsid w:val="00A60BBF"/>
    <w:rsid w:val="00A63ABB"/>
    <w:rsid w:val="00A642E0"/>
    <w:rsid w:val="00A73986"/>
    <w:rsid w:val="00A7499D"/>
    <w:rsid w:val="00A76400"/>
    <w:rsid w:val="00A76645"/>
    <w:rsid w:val="00A80857"/>
    <w:rsid w:val="00A925F4"/>
    <w:rsid w:val="00AA06D8"/>
    <w:rsid w:val="00AA25DB"/>
    <w:rsid w:val="00AA48C7"/>
    <w:rsid w:val="00AA5AE2"/>
    <w:rsid w:val="00AA7531"/>
    <w:rsid w:val="00AB77C7"/>
    <w:rsid w:val="00AC65DB"/>
    <w:rsid w:val="00AD4179"/>
    <w:rsid w:val="00AE281A"/>
    <w:rsid w:val="00AE481D"/>
    <w:rsid w:val="00AF6A46"/>
    <w:rsid w:val="00B2192A"/>
    <w:rsid w:val="00B31411"/>
    <w:rsid w:val="00B36547"/>
    <w:rsid w:val="00B3686D"/>
    <w:rsid w:val="00B402B3"/>
    <w:rsid w:val="00B476B8"/>
    <w:rsid w:val="00B62D7A"/>
    <w:rsid w:val="00B6472C"/>
    <w:rsid w:val="00B67D71"/>
    <w:rsid w:val="00B723ED"/>
    <w:rsid w:val="00B80B0F"/>
    <w:rsid w:val="00B8565E"/>
    <w:rsid w:val="00BA1D9C"/>
    <w:rsid w:val="00BA4B6A"/>
    <w:rsid w:val="00BB3038"/>
    <w:rsid w:val="00BC10F3"/>
    <w:rsid w:val="00BD2361"/>
    <w:rsid w:val="00BD4D43"/>
    <w:rsid w:val="00BD52D2"/>
    <w:rsid w:val="00BE55C0"/>
    <w:rsid w:val="00BF20AE"/>
    <w:rsid w:val="00BF2366"/>
    <w:rsid w:val="00BF2B7D"/>
    <w:rsid w:val="00BF3A0A"/>
    <w:rsid w:val="00BF77D5"/>
    <w:rsid w:val="00C0014B"/>
    <w:rsid w:val="00C00F44"/>
    <w:rsid w:val="00C042C6"/>
    <w:rsid w:val="00C05012"/>
    <w:rsid w:val="00C114E3"/>
    <w:rsid w:val="00C17E6F"/>
    <w:rsid w:val="00C32E40"/>
    <w:rsid w:val="00C53AAF"/>
    <w:rsid w:val="00C54074"/>
    <w:rsid w:val="00C56457"/>
    <w:rsid w:val="00C60A14"/>
    <w:rsid w:val="00C62249"/>
    <w:rsid w:val="00C62C8A"/>
    <w:rsid w:val="00C67529"/>
    <w:rsid w:val="00C76B1B"/>
    <w:rsid w:val="00C7710A"/>
    <w:rsid w:val="00C77B42"/>
    <w:rsid w:val="00C80F6F"/>
    <w:rsid w:val="00C82049"/>
    <w:rsid w:val="00CA2698"/>
    <w:rsid w:val="00CA2953"/>
    <w:rsid w:val="00CC1011"/>
    <w:rsid w:val="00CD62DA"/>
    <w:rsid w:val="00CD6775"/>
    <w:rsid w:val="00CE7283"/>
    <w:rsid w:val="00CF6FDF"/>
    <w:rsid w:val="00D02C2F"/>
    <w:rsid w:val="00D05488"/>
    <w:rsid w:val="00D176E8"/>
    <w:rsid w:val="00D24EAE"/>
    <w:rsid w:val="00D25082"/>
    <w:rsid w:val="00D25CB8"/>
    <w:rsid w:val="00D379A5"/>
    <w:rsid w:val="00D45E8D"/>
    <w:rsid w:val="00D53EAB"/>
    <w:rsid w:val="00D57747"/>
    <w:rsid w:val="00D60288"/>
    <w:rsid w:val="00D64768"/>
    <w:rsid w:val="00D648B1"/>
    <w:rsid w:val="00D66306"/>
    <w:rsid w:val="00D717DA"/>
    <w:rsid w:val="00D719C0"/>
    <w:rsid w:val="00D72161"/>
    <w:rsid w:val="00D72194"/>
    <w:rsid w:val="00D80144"/>
    <w:rsid w:val="00D90EBB"/>
    <w:rsid w:val="00D91796"/>
    <w:rsid w:val="00D97D05"/>
    <w:rsid w:val="00DA11CB"/>
    <w:rsid w:val="00DA1999"/>
    <w:rsid w:val="00DB00B8"/>
    <w:rsid w:val="00DB0D35"/>
    <w:rsid w:val="00DB668E"/>
    <w:rsid w:val="00DB6A0D"/>
    <w:rsid w:val="00DB6C9D"/>
    <w:rsid w:val="00DB7078"/>
    <w:rsid w:val="00DC7A4E"/>
    <w:rsid w:val="00DE23C4"/>
    <w:rsid w:val="00DF22D8"/>
    <w:rsid w:val="00DF336B"/>
    <w:rsid w:val="00DF5A27"/>
    <w:rsid w:val="00E02D55"/>
    <w:rsid w:val="00E04392"/>
    <w:rsid w:val="00E1360C"/>
    <w:rsid w:val="00E21CF4"/>
    <w:rsid w:val="00E2334C"/>
    <w:rsid w:val="00E25E0C"/>
    <w:rsid w:val="00E30A53"/>
    <w:rsid w:val="00E41FCD"/>
    <w:rsid w:val="00E47593"/>
    <w:rsid w:val="00E54884"/>
    <w:rsid w:val="00E55C47"/>
    <w:rsid w:val="00E56A1A"/>
    <w:rsid w:val="00E73743"/>
    <w:rsid w:val="00E73F88"/>
    <w:rsid w:val="00E757FE"/>
    <w:rsid w:val="00E8063D"/>
    <w:rsid w:val="00E824B2"/>
    <w:rsid w:val="00E87EE4"/>
    <w:rsid w:val="00EA1FB8"/>
    <w:rsid w:val="00EB4369"/>
    <w:rsid w:val="00EC56A8"/>
    <w:rsid w:val="00EC572D"/>
    <w:rsid w:val="00EE1475"/>
    <w:rsid w:val="00EE6629"/>
    <w:rsid w:val="00F0080D"/>
    <w:rsid w:val="00F02848"/>
    <w:rsid w:val="00F03DCF"/>
    <w:rsid w:val="00F150D0"/>
    <w:rsid w:val="00F3334E"/>
    <w:rsid w:val="00F43E3F"/>
    <w:rsid w:val="00F44CC3"/>
    <w:rsid w:val="00F52349"/>
    <w:rsid w:val="00F56206"/>
    <w:rsid w:val="00F60522"/>
    <w:rsid w:val="00F61754"/>
    <w:rsid w:val="00F636D2"/>
    <w:rsid w:val="00F66DF4"/>
    <w:rsid w:val="00F76C54"/>
    <w:rsid w:val="00F77389"/>
    <w:rsid w:val="00F8747C"/>
    <w:rsid w:val="00F87C84"/>
    <w:rsid w:val="00F90CB3"/>
    <w:rsid w:val="00F91A4A"/>
    <w:rsid w:val="00F951B4"/>
    <w:rsid w:val="00FA2A70"/>
    <w:rsid w:val="00FB41B4"/>
    <w:rsid w:val="00FB64C7"/>
    <w:rsid w:val="00FB7D14"/>
    <w:rsid w:val="00FE26F5"/>
    <w:rsid w:val="00FE38E5"/>
    <w:rsid w:val="00FE5442"/>
    <w:rsid w:val="00FF20C2"/>
    <w:rsid w:val="00FF36D2"/>
    <w:rsid w:val="00FF6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DB7DD30"/>
  <w15:chartTrackingRefBased/>
  <w15:docId w15:val="{D3DF5251-E3D5-422C-B3B4-336BDF16B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932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E7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8932B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5B79DC"/>
    <w:pPr>
      <w:spacing w:before="240" w:after="60"/>
      <w:outlineLvl w:val="6"/>
    </w:pPr>
    <w:rPr>
      <w:szCs w:val="24"/>
    </w:rPr>
  </w:style>
  <w:style w:type="paragraph" w:styleId="9">
    <w:name w:val="heading 9"/>
    <w:basedOn w:val="a"/>
    <w:next w:val="a"/>
    <w:qFormat/>
    <w:pPr>
      <w:spacing w:before="240" w:after="60"/>
      <w:outlineLvl w:val="8"/>
    </w:pPr>
    <w:rPr>
      <w:rFonts w:ascii="Arial" w:hAnsi="Arial" w:cs="Arial"/>
      <w:sz w:val="22"/>
      <w:szCs w:val="2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872E53"/>
    <w:pPr>
      <w:outlineLvl w:val="0"/>
    </w:pPr>
    <w:rPr>
      <w:lang w:val="uk-UA"/>
    </w:rPr>
  </w:style>
  <w:style w:type="paragraph" w:styleId="a3">
    <w:name w:val="Body Text Indent"/>
    <w:basedOn w:val="a"/>
    <w:rsid w:val="00A0226C"/>
    <w:pPr>
      <w:spacing w:after="120"/>
      <w:ind w:left="283"/>
    </w:pPr>
  </w:style>
  <w:style w:type="paragraph" w:styleId="a4">
    <w:name w:val="Body Text"/>
    <w:basedOn w:val="a"/>
    <w:rsid w:val="008E6E8F"/>
    <w:pPr>
      <w:spacing w:after="120"/>
    </w:pPr>
  </w:style>
  <w:style w:type="paragraph" w:styleId="30">
    <w:name w:val="Body Text 3"/>
    <w:basedOn w:val="a"/>
    <w:rsid w:val="008932BD"/>
    <w:pPr>
      <w:spacing w:after="120"/>
    </w:pPr>
    <w:rPr>
      <w:sz w:val="16"/>
      <w:szCs w:val="16"/>
    </w:rPr>
  </w:style>
  <w:style w:type="paragraph" w:styleId="21">
    <w:name w:val="Body Text Indent 2"/>
    <w:basedOn w:val="a"/>
    <w:rsid w:val="008932BD"/>
    <w:pPr>
      <w:spacing w:after="120" w:line="480" w:lineRule="auto"/>
      <w:ind w:left="283"/>
    </w:pPr>
  </w:style>
  <w:style w:type="paragraph" w:customStyle="1" w:styleId="210">
    <w:name w:val="Основной текст 21"/>
    <w:basedOn w:val="a"/>
    <w:rsid w:val="007E72C6"/>
    <w:pPr>
      <w:widowControl w:val="0"/>
      <w:ind w:firstLine="567"/>
      <w:jc w:val="both"/>
    </w:pPr>
    <w:rPr>
      <w:sz w:val="26"/>
    </w:rPr>
  </w:style>
  <w:style w:type="table" w:styleId="a5">
    <w:name w:val="Table Grid"/>
    <w:basedOn w:val="a1"/>
    <w:uiPriority w:val="39"/>
    <w:rsid w:val="007E72C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rsid w:val="005B79DC"/>
    <w:pPr>
      <w:tabs>
        <w:tab w:val="center" w:pos="4153"/>
        <w:tab w:val="right" w:pos="8306"/>
      </w:tabs>
    </w:pPr>
    <w:rPr>
      <w:sz w:val="20"/>
      <w:lang w:val="uk-UA"/>
    </w:rPr>
  </w:style>
  <w:style w:type="character" w:styleId="a7">
    <w:name w:val="page number"/>
    <w:basedOn w:val="a0"/>
    <w:rsid w:val="005B79DC"/>
  </w:style>
  <w:style w:type="paragraph" w:styleId="a8">
    <w:name w:val="header"/>
    <w:basedOn w:val="a"/>
    <w:link w:val="a9"/>
    <w:uiPriority w:val="99"/>
    <w:rsid w:val="00B3686D"/>
    <w:pPr>
      <w:tabs>
        <w:tab w:val="center" w:pos="4677"/>
        <w:tab w:val="right" w:pos="9355"/>
      </w:tabs>
    </w:pPr>
    <w:rPr>
      <w:szCs w:val="24"/>
    </w:rPr>
  </w:style>
  <w:style w:type="character" w:customStyle="1" w:styleId="a9">
    <w:name w:val="Верхний колонтитул Знак"/>
    <w:link w:val="a8"/>
    <w:uiPriority w:val="99"/>
    <w:locked/>
    <w:rsid w:val="00B3686D"/>
    <w:rPr>
      <w:sz w:val="24"/>
      <w:szCs w:val="24"/>
      <w:lang w:val="ru-RU" w:eastAsia="ru-RU" w:bidi="ar-SA"/>
    </w:rPr>
  </w:style>
  <w:style w:type="character" w:styleId="aa">
    <w:name w:val="Hyperlink"/>
    <w:rsid w:val="001E57CF"/>
    <w:rPr>
      <w:rFonts w:ascii="Arial" w:hAnsi="Arial" w:cs="Arial" w:hint="default"/>
      <w:b/>
      <w:bCs/>
      <w:strike w:val="0"/>
      <w:dstrike w:val="0"/>
      <w:color w:val="006699"/>
      <w:sz w:val="20"/>
      <w:szCs w:val="20"/>
      <w:u w:val="none"/>
      <w:effect w:val="none"/>
    </w:rPr>
  </w:style>
  <w:style w:type="paragraph" w:styleId="ab">
    <w:name w:val="Document Map"/>
    <w:basedOn w:val="a"/>
    <w:semiHidden/>
    <w:rsid w:val="00AC65DB"/>
    <w:pPr>
      <w:shd w:val="clear" w:color="auto" w:fill="000080"/>
    </w:pPr>
    <w:rPr>
      <w:rFonts w:ascii="Tahoma" w:hAnsi="Tahoma" w:cs="Tahoma"/>
      <w:sz w:val="20"/>
    </w:rPr>
  </w:style>
  <w:style w:type="paragraph" w:styleId="ac">
    <w:name w:val="Balloon Text"/>
    <w:basedOn w:val="a"/>
    <w:link w:val="ad"/>
    <w:uiPriority w:val="99"/>
    <w:semiHidden/>
    <w:unhideWhenUsed/>
    <w:rsid w:val="00A25DDA"/>
    <w:rPr>
      <w:rFonts w:ascii="Tahoma" w:hAnsi="Tahoma"/>
      <w:sz w:val="16"/>
      <w:szCs w:val="16"/>
      <w:lang w:val="x-none" w:eastAsia="x-none"/>
    </w:rPr>
  </w:style>
  <w:style w:type="character" w:customStyle="1" w:styleId="ad">
    <w:name w:val="Текст выноски Знак"/>
    <w:link w:val="ac"/>
    <w:uiPriority w:val="99"/>
    <w:semiHidden/>
    <w:rsid w:val="00A25DDA"/>
    <w:rPr>
      <w:rFonts w:ascii="Tahoma" w:hAnsi="Tahoma" w:cs="Tahoma"/>
      <w:sz w:val="16"/>
      <w:szCs w:val="16"/>
    </w:rPr>
  </w:style>
  <w:style w:type="paragraph" w:styleId="ae">
    <w:name w:val="Normal (Web)"/>
    <w:basedOn w:val="a"/>
    <w:uiPriority w:val="99"/>
    <w:unhideWhenUsed/>
    <w:rsid w:val="00E02D55"/>
    <w:pPr>
      <w:spacing w:before="100" w:beforeAutospacing="1" w:after="100" w:afterAutospacing="1"/>
    </w:pPr>
    <w:rPr>
      <w:szCs w:val="24"/>
    </w:rPr>
  </w:style>
  <w:style w:type="character" w:styleId="af">
    <w:name w:val="annotation reference"/>
    <w:basedOn w:val="a0"/>
    <w:uiPriority w:val="99"/>
    <w:semiHidden/>
    <w:unhideWhenUsed/>
    <w:rsid w:val="0049022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490225"/>
    <w:rPr>
      <w:sz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490225"/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49022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49022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2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3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DMYTRI~1\LOCALS~1\Temp\Rar$DI00.047\rozpor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0C061D6CFC7294FBD3E4287478DC83E" ma:contentTypeVersion="3" ma:contentTypeDescription="Создание документа." ma:contentTypeScope="" ma:versionID="fc35b7639cb9c7923f83166a8446945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c6ace2fbe7652c39cdf9123b9d135d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Тип контента"/>
        <xsd:element ref="dc:title" minOccurs="0" maxOccurs="1" ma:index="3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F861ECD-F4B1-430F-8976-6C68F486A1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CAB388-8673-428B-9377-F7D8B7392113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45D5B12-892A-4032-8CE4-7DB0A8FD77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F4DF96D-5477-4BF7-93F6-E0FB8EEA4A1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rozpor.dot</Template>
  <TotalTime>3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Акціонерна  енергопостачальна компанія  "Київенерго"</vt:lpstr>
    </vt:vector>
  </TitlesOfParts>
  <Company>Киевэнерго</Company>
  <LinksUpToDate>false</LinksUpToDate>
  <CharactersWithSpaces>1387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Акціонерна  енергопостачальна компанія  "Київенерго"</dc:title>
  <dc:subject/>
  <dc:creator>Dmytriyenko</dc:creator>
  <cp:keywords/>
  <cp:lastModifiedBy>Filatova Elena</cp:lastModifiedBy>
  <cp:revision>8</cp:revision>
  <cp:lastPrinted>2018-09-27T15:15:00Z</cp:lastPrinted>
  <dcterms:created xsi:type="dcterms:W3CDTF">2020-10-02T15:16:00Z</dcterms:created>
  <dcterms:modified xsi:type="dcterms:W3CDTF">2020-12-10T14:36:00Z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7UCEKCRN6HJT-6-42</vt:lpwstr>
  </property>
  <property fmtid="{D5CDD505-2E9C-101B-9397-08002B2CF9AE}" pid="3" name="_dlc_DocIdItemGuid">
    <vt:lpwstr>f4e089b7-e9f2-42a6-a6cf-a0b861a9d4ef</vt:lpwstr>
  </property>
  <property fmtid="{D5CDD505-2E9C-101B-9397-08002B2CF9AE}" pid="4" name="_dlc_DocIdUrl">
    <vt:lpwstr>http://workspaces.dtek.com/dtek/dtekseti/dpo_seti/_layouts/DocIdRedir.aspx?ID=7UCEKCRN6HJT-6-42, 7UCEKCRN6HJT-6-42</vt:lpwstr>
  </property>
  <property fmtid="{D5CDD505-2E9C-101B-9397-08002B2CF9AE}" pid="5" name="ContentTypeId">
    <vt:lpwstr>0x010100A0C061D6CFC7294FBD3E4287478DC83E</vt:lpwstr>
  </property>
</Properties>
</file>